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2EB3" w14:textId="436426B8" w:rsidR="00C350E8" w:rsidRDefault="00AB72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 Meeting #109</w:t>
      </w:r>
      <w:r>
        <w:rPr>
          <w:b/>
          <w:i/>
          <w:sz w:val="28"/>
        </w:rPr>
        <w:tab/>
      </w:r>
      <w:r>
        <w:rPr>
          <w:b/>
          <w:sz w:val="24"/>
        </w:rPr>
        <w:t>SP-25</w:t>
      </w:r>
      <w:r w:rsidR="00203EFC">
        <w:rPr>
          <w:b/>
          <w:sz w:val="24"/>
        </w:rPr>
        <w:t>1</w:t>
      </w:r>
      <w:r w:rsidR="00584F29">
        <w:rPr>
          <w:b/>
          <w:sz w:val="24"/>
        </w:rPr>
        <w:t>264</w:t>
      </w:r>
    </w:p>
    <w:p w14:paraId="2BC04472" w14:textId="77777777" w:rsidR="00C350E8" w:rsidRDefault="00AB72C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Beijing, China; 16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2025</w:t>
      </w:r>
    </w:p>
    <w:p w14:paraId="0A0EA4D5" w14:textId="77777777" w:rsidR="00C350E8" w:rsidRDefault="00C350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D62391" w14:textId="77777777" w:rsidR="00C350E8" w:rsidRDefault="00C350E8">
      <w:pPr>
        <w:pStyle w:val="CRCoverPage"/>
        <w:outlineLvl w:val="0"/>
        <w:rPr>
          <w:b/>
          <w:sz w:val="24"/>
        </w:rPr>
      </w:pPr>
    </w:p>
    <w:p w14:paraId="09C8B0E4" w14:textId="4A05FBF4" w:rsidR="00353CF4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653D">
        <w:rPr>
          <w:rFonts w:ascii="Arial" w:hAnsi="Arial" w:cs="Arial"/>
          <w:b/>
          <w:bCs/>
          <w:lang w:val="en-US"/>
        </w:rPr>
        <w:t>Samsung</w:t>
      </w:r>
    </w:p>
    <w:p w14:paraId="57D6C847" w14:textId="796A138E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4F29">
        <w:rPr>
          <w:rFonts w:ascii="Arial" w:hAnsi="Arial" w:cs="Arial"/>
          <w:b/>
          <w:bCs/>
          <w:lang w:val="en-US"/>
        </w:rPr>
        <w:t xml:space="preserve">NWM Moderated Discussions on </w:t>
      </w:r>
      <w:r>
        <w:rPr>
          <w:rFonts w:ascii="Arial" w:hAnsi="Arial" w:cs="Arial"/>
          <w:b/>
          <w:bCs/>
          <w:lang w:val="en-US"/>
        </w:rPr>
        <w:t>3GPP Capability Exposure</w:t>
      </w:r>
    </w:p>
    <w:p w14:paraId="65CE2841" w14:textId="516D211D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4F29">
        <w:rPr>
          <w:rFonts w:ascii="Arial" w:hAnsi="Arial" w:cs="Arial"/>
          <w:b/>
          <w:bCs/>
          <w:lang w:val="en-US"/>
        </w:rPr>
        <w:t>3.4</w:t>
      </w:r>
    </w:p>
    <w:p w14:paraId="30EB2500" w14:textId="77777777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Endorsement</w:t>
      </w:r>
    </w:p>
    <w:p w14:paraId="47F72D3E" w14:textId="77777777" w:rsidR="00C350E8" w:rsidRDefault="00C350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7EDC" w14:textId="77777777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1. Introduction</w:t>
      </w:r>
    </w:p>
    <w:p w14:paraId="158AB2D6" w14:textId="5F44759C" w:rsidR="00C350E8" w:rsidRPr="00191527" w:rsidRDefault="00787E4D">
      <w:pPr>
        <w:jc w:val="both"/>
        <w:rPr>
          <w:sz w:val="22"/>
          <w:szCs w:val="22"/>
          <w:lang w:val="en-IN"/>
        </w:rPr>
      </w:pPr>
      <w:r w:rsidRPr="00191527">
        <w:rPr>
          <w:sz w:val="22"/>
          <w:szCs w:val="22"/>
          <w:lang w:val="en-IN"/>
        </w:rPr>
        <w:t xml:space="preserve">During SA#109, it was agreed to organize NWM moderated discussions on 3GPP Capability Exposure </w:t>
      </w:r>
      <w:r w:rsidR="000266DD">
        <w:rPr>
          <w:sz w:val="22"/>
          <w:szCs w:val="22"/>
          <w:lang w:val="en-IN"/>
        </w:rPr>
        <w:t xml:space="preserve">as </w:t>
      </w:r>
      <w:r w:rsidRPr="00191527">
        <w:rPr>
          <w:sz w:val="22"/>
          <w:szCs w:val="22"/>
          <w:lang w:val="en-IN"/>
        </w:rPr>
        <w:t xml:space="preserve">described in </w:t>
      </w:r>
      <w:hyperlink r:id="rId8" w:history="1">
        <w:r w:rsidRPr="00191527">
          <w:rPr>
            <w:rStyle w:val="Hyperlink"/>
            <w:sz w:val="22"/>
            <w:szCs w:val="22"/>
            <w:lang w:val="en-US"/>
          </w:rPr>
          <w:t>SP-251263</w:t>
        </w:r>
      </w:hyperlink>
      <w:r w:rsidR="00191527" w:rsidRPr="00191527">
        <w:rPr>
          <w:sz w:val="22"/>
          <w:szCs w:val="22"/>
          <w:lang w:val="en-IN"/>
        </w:rPr>
        <w:t xml:space="preserve"> (refer to slide 8)</w:t>
      </w:r>
      <w:r w:rsidR="000266DD">
        <w:rPr>
          <w:sz w:val="22"/>
          <w:szCs w:val="22"/>
          <w:lang w:val="en-IN"/>
        </w:rPr>
        <w:t xml:space="preserve">, to refine the way forward, for </w:t>
      </w:r>
      <w:r w:rsidR="000266DD" w:rsidRPr="000266DD">
        <w:rPr>
          <w:sz w:val="22"/>
          <w:szCs w:val="22"/>
        </w:rPr>
        <w:t>approval in SA#110 (Dec 2025)</w:t>
      </w:r>
    </w:p>
    <w:p w14:paraId="23B11918" w14:textId="6139D061" w:rsidR="00191527" w:rsidRPr="00191527" w:rsidRDefault="00191527">
      <w:pPr>
        <w:jc w:val="both"/>
        <w:rPr>
          <w:sz w:val="22"/>
          <w:szCs w:val="22"/>
          <w:lang w:val="en-IN"/>
        </w:rPr>
      </w:pPr>
      <w:r w:rsidRPr="00191527">
        <w:rPr>
          <w:sz w:val="22"/>
          <w:szCs w:val="22"/>
          <w:lang w:val="en-IN"/>
        </w:rPr>
        <w:t xml:space="preserve">It was further agreed to consider the following aspects as the baseline for </w:t>
      </w:r>
      <w:r w:rsidR="00FF4A21">
        <w:rPr>
          <w:sz w:val="22"/>
          <w:szCs w:val="22"/>
          <w:lang w:val="en-IN"/>
        </w:rPr>
        <w:t>NWM</w:t>
      </w:r>
      <w:r w:rsidRPr="00191527">
        <w:rPr>
          <w:sz w:val="22"/>
          <w:szCs w:val="22"/>
          <w:lang w:val="en-IN"/>
        </w:rPr>
        <w:t xml:space="preserve"> discussion:</w:t>
      </w:r>
    </w:p>
    <w:p w14:paraId="4390D03D" w14:textId="77777777" w:rsidR="00191527" w:rsidRPr="00191527" w:rsidRDefault="00191527" w:rsidP="00191527">
      <w:pPr>
        <w:numPr>
          <w:ilvl w:val="0"/>
          <w:numId w:val="15"/>
        </w:numPr>
        <w:jc w:val="both"/>
        <w:rPr>
          <w:sz w:val="22"/>
          <w:szCs w:val="22"/>
          <w:lang w:val="en-IN"/>
        </w:rPr>
      </w:pPr>
      <w:r w:rsidRPr="00191527">
        <w:rPr>
          <w:sz w:val="22"/>
          <w:szCs w:val="22"/>
          <w:lang w:val="en-IN"/>
        </w:rPr>
        <w:t>High-level Target Enhancements</w:t>
      </w:r>
      <w:r w:rsidRPr="00191527">
        <w:rPr>
          <w:sz w:val="22"/>
          <w:szCs w:val="22"/>
          <w:lang w:val="en-US"/>
        </w:rPr>
        <w:t xml:space="preserve"> -&gt; slide 3</w:t>
      </w:r>
    </w:p>
    <w:p w14:paraId="25919425" w14:textId="77777777" w:rsidR="00191527" w:rsidRPr="00191527" w:rsidRDefault="00191527" w:rsidP="00191527">
      <w:pPr>
        <w:numPr>
          <w:ilvl w:val="0"/>
          <w:numId w:val="15"/>
        </w:numPr>
        <w:jc w:val="both"/>
        <w:rPr>
          <w:sz w:val="22"/>
          <w:szCs w:val="22"/>
          <w:lang w:val="en-IN"/>
        </w:rPr>
      </w:pPr>
      <w:r w:rsidRPr="00191527">
        <w:rPr>
          <w:sz w:val="22"/>
          <w:szCs w:val="22"/>
          <w:lang w:val="en-US"/>
        </w:rPr>
        <w:t>Potential Improvement Tasks -&gt; slides 4-5</w:t>
      </w:r>
    </w:p>
    <w:p w14:paraId="5CED1D11" w14:textId="77777777" w:rsidR="00191527" w:rsidRPr="00191527" w:rsidRDefault="00191527" w:rsidP="00191527">
      <w:pPr>
        <w:numPr>
          <w:ilvl w:val="0"/>
          <w:numId w:val="15"/>
        </w:numPr>
        <w:jc w:val="both"/>
        <w:rPr>
          <w:sz w:val="22"/>
          <w:szCs w:val="22"/>
          <w:lang w:val="en-IN"/>
        </w:rPr>
      </w:pPr>
      <w:r w:rsidRPr="00191527">
        <w:rPr>
          <w:sz w:val="22"/>
          <w:szCs w:val="22"/>
        </w:rPr>
        <w:t xml:space="preserve">Potential Actions (non-exhaustive) </w:t>
      </w:r>
      <w:r w:rsidRPr="00191527">
        <w:rPr>
          <w:sz w:val="22"/>
          <w:szCs w:val="22"/>
          <w:lang w:val="en-US"/>
        </w:rPr>
        <w:t>-&gt;</w:t>
      </w:r>
      <w:r w:rsidRPr="00191527">
        <w:rPr>
          <w:sz w:val="22"/>
          <w:szCs w:val="22"/>
        </w:rPr>
        <w:t xml:space="preserve"> slides 6-7</w:t>
      </w:r>
    </w:p>
    <w:p w14:paraId="0CC5EDAC" w14:textId="77777777" w:rsidR="00787E4D" w:rsidRPr="00233680" w:rsidRDefault="00787E4D">
      <w:pPr>
        <w:jc w:val="both"/>
        <w:rPr>
          <w:lang w:val="en-IN"/>
        </w:rPr>
      </w:pPr>
    </w:p>
    <w:p w14:paraId="5EE72C22" w14:textId="420B63A0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2. </w:t>
      </w:r>
      <w:r w:rsidR="00F6384E">
        <w:rPr>
          <w:b/>
          <w:sz w:val="24"/>
          <w:szCs w:val="24"/>
          <w:lang w:val="en-US"/>
        </w:rPr>
        <w:t>NWM Questions</w:t>
      </w:r>
    </w:p>
    <w:p w14:paraId="41BA27E2" w14:textId="1845EDAE" w:rsidR="00C350E8" w:rsidRDefault="00C350E8" w:rsidP="00191527">
      <w:pPr>
        <w:rPr>
          <w:lang w:val="fr-CA"/>
        </w:rPr>
      </w:pPr>
    </w:p>
    <w:p w14:paraId="55DF42D4" w14:textId="1D9839AE" w:rsidR="00F332A9" w:rsidRDefault="00F332A9" w:rsidP="00F332A9">
      <w:p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b/>
          <w:bCs/>
          <w:sz w:val="22"/>
          <w:szCs w:val="22"/>
          <w:lang w:val="en-IN"/>
        </w:rPr>
        <w:t xml:space="preserve">Set A - </w:t>
      </w:r>
      <w:r w:rsidRPr="00F332A9">
        <w:rPr>
          <w:b/>
          <w:bCs/>
          <w:sz w:val="22"/>
          <w:szCs w:val="22"/>
          <w:lang w:val="en-IN"/>
        </w:rPr>
        <w:t>High-level Target Enhancements</w:t>
      </w:r>
      <w:r w:rsidRPr="00F332A9">
        <w:rPr>
          <w:sz w:val="22"/>
          <w:szCs w:val="22"/>
          <w:lang w:val="en-US"/>
        </w:rPr>
        <w:t xml:space="preserve"> </w:t>
      </w:r>
      <w:r w:rsidR="00BE051C">
        <w:rPr>
          <w:sz w:val="22"/>
          <w:szCs w:val="22"/>
          <w:lang w:val="en-US"/>
        </w:rPr>
        <w:t>(refer to s</w:t>
      </w:r>
      <w:r w:rsidRPr="00F332A9">
        <w:rPr>
          <w:sz w:val="22"/>
          <w:szCs w:val="22"/>
          <w:lang w:val="en-US"/>
        </w:rPr>
        <w:t xml:space="preserve">lide 3 of </w:t>
      </w:r>
      <w:hyperlink r:id="rId9" w:history="1">
        <w:r w:rsidRPr="00191527">
          <w:rPr>
            <w:rStyle w:val="Hyperlink"/>
            <w:sz w:val="22"/>
            <w:szCs w:val="22"/>
            <w:lang w:val="en-US"/>
          </w:rPr>
          <w:t>SP-251263</w:t>
        </w:r>
      </w:hyperlink>
      <w:r w:rsidR="00BE051C">
        <w:rPr>
          <w:sz w:val="22"/>
          <w:szCs w:val="22"/>
          <w:lang w:val="en-IN"/>
        </w:rPr>
        <w:t>)</w:t>
      </w:r>
    </w:p>
    <w:p w14:paraId="55BE47B7" w14:textId="77777777" w:rsidR="00BE051C" w:rsidRPr="00BE051C" w:rsidRDefault="00BE051C" w:rsidP="00BE051C">
      <w:pPr>
        <w:numPr>
          <w:ilvl w:val="0"/>
          <w:numId w:val="17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Bring attention to clear exposure (technical and service) requirements</w:t>
      </w:r>
    </w:p>
    <w:p w14:paraId="7FD21E94" w14:textId="77777777" w:rsidR="00BE051C" w:rsidRPr="00BE051C" w:rsidRDefault="00BE051C" w:rsidP="00BE051C">
      <w:pPr>
        <w:numPr>
          <w:ilvl w:val="0"/>
          <w:numId w:val="17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Improved coordination across SA/CT WGs for exposure functionality (for the same 3GPP feature)</w:t>
      </w:r>
    </w:p>
    <w:p w14:paraId="3AEC1192" w14:textId="77777777" w:rsidR="00BE051C" w:rsidRPr="00BE051C" w:rsidRDefault="00BE051C" w:rsidP="00BE051C">
      <w:pPr>
        <w:numPr>
          <w:ilvl w:val="0"/>
          <w:numId w:val="17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Evaluate mechanisms for shorter/flexible API development cycles</w:t>
      </w:r>
    </w:p>
    <w:p w14:paraId="5AAEB36E" w14:textId="77777777" w:rsidR="00BE051C" w:rsidRDefault="00BE051C" w:rsidP="00BE051C">
      <w:pPr>
        <w:numPr>
          <w:ilvl w:val="0"/>
          <w:numId w:val="17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Enhance external engagement/coordination for exposure aspects to better align with industry initiatives</w:t>
      </w:r>
    </w:p>
    <w:p w14:paraId="73E98EA4" w14:textId="3A93FF1C" w:rsidR="00F332A9" w:rsidRPr="00F332A9" w:rsidRDefault="00BE051C" w:rsidP="00BE051C">
      <w:pPr>
        <w:numPr>
          <w:ilvl w:val="0"/>
          <w:numId w:val="17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Bring consistency on cross-WG API design principles</w:t>
      </w:r>
    </w:p>
    <w:p w14:paraId="0CA894C8" w14:textId="77777777" w:rsidR="00BE051C" w:rsidRDefault="00BE051C" w:rsidP="00F332A9">
      <w:pPr>
        <w:tabs>
          <w:tab w:val="left" w:pos="1440"/>
        </w:tabs>
        <w:rPr>
          <w:sz w:val="22"/>
          <w:szCs w:val="22"/>
          <w:lang w:val="en-US"/>
        </w:rPr>
      </w:pPr>
    </w:p>
    <w:p w14:paraId="7113A24B" w14:textId="7B267021" w:rsidR="00F332A9" w:rsidRDefault="00F332A9" w:rsidP="00F332A9">
      <w:p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b/>
          <w:bCs/>
          <w:sz w:val="22"/>
          <w:szCs w:val="22"/>
          <w:lang w:val="en-US"/>
        </w:rPr>
        <w:t xml:space="preserve">Set B - </w:t>
      </w:r>
      <w:bookmarkStart w:id="0" w:name="_Hlk209126597"/>
      <w:r w:rsidRPr="00F332A9">
        <w:rPr>
          <w:b/>
          <w:bCs/>
          <w:sz w:val="22"/>
          <w:szCs w:val="22"/>
          <w:lang w:val="en-US"/>
        </w:rPr>
        <w:t>Potential Improvement Tasks</w:t>
      </w:r>
      <w:r w:rsidRPr="00F332A9">
        <w:rPr>
          <w:sz w:val="22"/>
          <w:szCs w:val="22"/>
          <w:lang w:val="en-US"/>
        </w:rPr>
        <w:t xml:space="preserve"> </w:t>
      </w:r>
      <w:bookmarkEnd w:id="0"/>
      <w:r w:rsidR="00BE051C">
        <w:rPr>
          <w:sz w:val="22"/>
          <w:szCs w:val="22"/>
          <w:lang w:val="en-US"/>
        </w:rPr>
        <w:t>(refer to</w:t>
      </w:r>
      <w:r w:rsidRPr="00F332A9">
        <w:rPr>
          <w:sz w:val="22"/>
          <w:szCs w:val="22"/>
          <w:lang w:val="en-US"/>
        </w:rPr>
        <w:t xml:space="preserve"> slides 4-5</w:t>
      </w:r>
      <w:r>
        <w:rPr>
          <w:sz w:val="22"/>
          <w:szCs w:val="22"/>
          <w:lang w:val="en-US"/>
        </w:rPr>
        <w:t xml:space="preserve"> of </w:t>
      </w:r>
      <w:hyperlink r:id="rId10" w:history="1">
        <w:r w:rsidRPr="00191527">
          <w:rPr>
            <w:rStyle w:val="Hyperlink"/>
            <w:sz w:val="22"/>
            <w:szCs w:val="22"/>
            <w:lang w:val="en-US"/>
          </w:rPr>
          <w:t>SP-251263</w:t>
        </w:r>
      </w:hyperlink>
      <w:r w:rsidR="00BE051C">
        <w:rPr>
          <w:sz w:val="22"/>
          <w:szCs w:val="22"/>
          <w:lang w:val="en-IN"/>
        </w:rPr>
        <w:t>)</w:t>
      </w:r>
    </w:p>
    <w:p w14:paraId="6F4BDAB8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 xml:space="preserve">Enhance coordination of exposure related use cases with consumer organizations </w:t>
      </w:r>
    </w:p>
    <w:p w14:paraId="4C12AA39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Identification of exposure aspects and related service-level requirements for different types of consumers</w:t>
      </w:r>
    </w:p>
    <w:p w14:paraId="03191D69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Analysis of use cases and service level requirements and deriving technical API requirements for domains (e.g. Core, App Enablement, OAM, etc.)</w:t>
      </w:r>
    </w:p>
    <w:p w14:paraId="7589EA4E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 xml:space="preserve">Coordination of exposure related work across WGs to support end-to-end use cases </w:t>
      </w:r>
    </w:p>
    <w:p w14:paraId="46EEB623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Provide intermediate/early feedback on Stage 2 API designs with consumer organizations</w:t>
      </w:r>
    </w:p>
    <w:p w14:paraId="5477C45B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Develop consistent API development &amp; design guidelines across WGs</w:t>
      </w:r>
    </w:p>
    <w:p w14:paraId="11B4AC8E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 xml:space="preserve">Uniform documentation of 3GPP exposure features across WGs and supporting specifications, and usage guidelines </w:t>
      </w:r>
    </w:p>
    <w:p w14:paraId="5B4C80BA" w14:textId="77777777" w:rsidR="00BE051C" w:rsidRPr="00BE051C" w:rsidRDefault="00BE051C" w:rsidP="00BE051C">
      <w:pPr>
        <w:numPr>
          <w:ilvl w:val="0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lastRenderedPageBreak/>
        <w:t>Support for flexible API development cycles</w:t>
      </w:r>
    </w:p>
    <w:p w14:paraId="20F341CE" w14:textId="114A44C1" w:rsidR="00BE051C" w:rsidRPr="00BE051C" w:rsidRDefault="00BE051C" w:rsidP="00BE051C">
      <w:pPr>
        <w:numPr>
          <w:ilvl w:val="1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Determination of regular (normal WID) vs fast track (e.g., API WID) API development cycles (based on #3 or external factors), and its impact of underlying capabilities</w:t>
      </w:r>
    </w:p>
    <w:p w14:paraId="2F303455" w14:textId="77777777" w:rsidR="00BE051C" w:rsidRPr="00BE051C" w:rsidRDefault="00BE051C" w:rsidP="00BE051C">
      <w:pPr>
        <w:numPr>
          <w:ilvl w:val="1"/>
          <w:numId w:val="18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Coordination of API cycles across WGs, on a per release cycle</w:t>
      </w:r>
    </w:p>
    <w:p w14:paraId="7CB65B0D" w14:textId="77777777" w:rsidR="00BE051C" w:rsidRDefault="00BE051C" w:rsidP="00F332A9">
      <w:pPr>
        <w:tabs>
          <w:tab w:val="left" w:pos="1440"/>
        </w:tabs>
        <w:rPr>
          <w:b/>
          <w:bCs/>
          <w:sz w:val="22"/>
          <w:szCs w:val="22"/>
          <w:lang w:val="en-IN"/>
        </w:rPr>
      </w:pPr>
    </w:p>
    <w:p w14:paraId="19460AF0" w14:textId="6B998CAB" w:rsidR="00F332A9" w:rsidRPr="00F332A9" w:rsidRDefault="00F332A9" w:rsidP="00F332A9">
      <w:p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b/>
          <w:bCs/>
          <w:sz w:val="22"/>
          <w:szCs w:val="22"/>
          <w:lang w:val="en-IN"/>
        </w:rPr>
        <w:t xml:space="preserve">Set C - </w:t>
      </w:r>
      <w:bookmarkStart w:id="1" w:name="_Hlk209126661"/>
      <w:r w:rsidRPr="00BE051C">
        <w:rPr>
          <w:b/>
          <w:bCs/>
          <w:sz w:val="22"/>
          <w:szCs w:val="22"/>
          <w:lang w:val="en-IN"/>
        </w:rPr>
        <w:t>P</w:t>
      </w:r>
      <w:r w:rsidRPr="00F332A9">
        <w:rPr>
          <w:b/>
          <w:bCs/>
          <w:sz w:val="22"/>
          <w:szCs w:val="22"/>
        </w:rPr>
        <w:t>otential Actions</w:t>
      </w:r>
      <w:bookmarkEnd w:id="1"/>
      <w:r w:rsidRPr="00F332A9">
        <w:rPr>
          <w:b/>
          <w:bCs/>
          <w:sz w:val="22"/>
          <w:szCs w:val="22"/>
        </w:rPr>
        <w:t xml:space="preserve"> (non-exhaustive)</w:t>
      </w:r>
      <w:r w:rsidRPr="00F332A9">
        <w:rPr>
          <w:sz w:val="22"/>
          <w:szCs w:val="22"/>
        </w:rPr>
        <w:t xml:space="preserve"> </w:t>
      </w:r>
      <w:r w:rsidR="00BE051C">
        <w:rPr>
          <w:sz w:val="22"/>
          <w:szCs w:val="22"/>
        </w:rPr>
        <w:t xml:space="preserve">(refer to </w:t>
      </w:r>
      <w:r w:rsidRPr="00F332A9">
        <w:rPr>
          <w:sz w:val="22"/>
          <w:szCs w:val="22"/>
        </w:rPr>
        <w:t>slides 6-7</w:t>
      </w:r>
      <w:r>
        <w:rPr>
          <w:sz w:val="22"/>
          <w:szCs w:val="22"/>
        </w:rPr>
        <w:t xml:space="preserve"> of </w:t>
      </w:r>
      <w:hyperlink r:id="rId11" w:history="1">
        <w:r w:rsidRPr="00191527">
          <w:rPr>
            <w:rStyle w:val="Hyperlink"/>
            <w:sz w:val="22"/>
            <w:szCs w:val="22"/>
            <w:lang w:val="en-US"/>
          </w:rPr>
          <w:t>SP-251263</w:t>
        </w:r>
      </w:hyperlink>
      <w:r w:rsidR="00BE051C">
        <w:rPr>
          <w:sz w:val="22"/>
          <w:szCs w:val="22"/>
          <w:lang w:val="en-IN"/>
        </w:rPr>
        <w:t>)</w:t>
      </w:r>
    </w:p>
    <w:p w14:paraId="2008F82C" w14:textId="77777777" w:rsidR="00BE051C" w:rsidRPr="00BE051C" w:rsidRDefault="00BE051C" w:rsidP="00BE051C">
      <w:pPr>
        <w:numPr>
          <w:ilvl w:val="0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Increase SA visibility of on-going development of exposure capabilities with potential enhancements:</w:t>
      </w:r>
    </w:p>
    <w:p w14:paraId="13257AD7" w14:textId="77777777" w:rsidR="00BE051C" w:rsidRPr="00BE051C" w:rsidRDefault="00BE051C" w:rsidP="00BE051C">
      <w:pPr>
        <w:numPr>
          <w:ilvl w:val="1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Per WG “slide” in reports to SA that provide status of on-going exposure efforts (SI/WI/CRs)</w:t>
      </w:r>
    </w:p>
    <w:p w14:paraId="1FE64F31" w14:textId="77777777" w:rsidR="00BE051C" w:rsidRPr="00BE051C" w:rsidRDefault="00BE051C" w:rsidP="00BE051C">
      <w:pPr>
        <w:numPr>
          <w:ilvl w:val="1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Modification(s) of existing SID/WID template to identify exposure capability area/impact(s)</w:t>
      </w:r>
    </w:p>
    <w:p w14:paraId="6178D068" w14:textId="77777777" w:rsidR="00BE051C" w:rsidRPr="00BE051C" w:rsidRDefault="00BE051C" w:rsidP="00BE051C">
      <w:pPr>
        <w:numPr>
          <w:ilvl w:val="2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Increases visibility to all SA WGs on potential impacts to their work program/TU budgets</w:t>
      </w:r>
    </w:p>
    <w:p w14:paraId="72E01C2A" w14:textId="77777777" w:rsidR="00BE051C" w:rsidRPr="00BE051C" w:rsidRDefault="00BE051C" w:rsidP="00BE051C">
      <w:pPr>
        <w:numPr>
          <w:ilvl w:val="1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Use of SA-level SID/WID on exposure capability development to increase coordination/traceability/trackability for Stage 1-2 efforts to handover to Stage 3</w:t>
      </w:r>
    </w:p>
    <w:p w14:paraId="1AA5772A" w14:textId="77777777" w:rsidR="00BE051C" w:rsidRPr="00BE051C" w:rsidRDefault="00BE051C" w:rsidP="00BE051C">
      <w:pPr>
        <w:numPr>
          <w:ilvl w:val="2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Provides SA-wide “check” on needed activities (e.g., security, charging/OAM)</w:t>
      </w:r>
    </w:p>
    <w:p w14:paraId="58D93C21" w14:textId="77777777" w:rsidR="00BE051C" w:rsidRPr="00BE051C" w:rsidRDefault="00BE051C" w:rsidP="00BE051C">
      <w:pPr>
        <w:numPr>
          <w:ilvl w:val="2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Identification of “lead” WG for SA WG coordination (as necessary)</w:t>
      </w:r>
    </w:p>
    <w:p w14:paraId="1F148727" w14:textId="77777777" w:rsidR="00BE051C" w:rsidRPr="00BE051C" w:rsidRDefault="00BE051C" w:rsidP="00BE051C">
      <w:pPr>
        <w:numPr>
          <w:ilvl w:val="0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Development of a 3GPP API template and design guidelines for use by “all” WGs to provide a common “look” and composition of exposure capabilities</w:t>
      </w:r>
    </w:p>
    <w:p w14:paraId="7191A03B" w14:textId="77777777" w:rsidR="00BE051C" w:rsidRPr="00BE051C" w:rsidRDefault="00BE051C" w:rsidP="00BE051C">
      <w:pPr>
        <w:numPr>
          <w:ilvl w:val="0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Enhance "discovery" of 3GPP-developed exposure capabilities by external (non-3GPP) communities with potential enhancements:</w:t>
      </w:r>
    </w:p>
    <w:p w14:paraId="7ABCF90E" w14:textId="77777777" w:rsidR="00BE051C" w:rsidRPr="00BE051C" w:rsidRDefault="00BE051C" w:rsidP="00BE051C">
      <w:pPr>
        <w:numPr>
          <w:ilvl w:val="1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Single location (e.g., document, website) with information on exposure capabilities that is easily/prominently discoverable, accessible and searchable</w:t>
      </w:r>
    </w:p>
    <w:p w14:paraId="3EAB9794" w14:textId="77777777" w:rsidR="00BE051C" w:rsidRPr="00BE051C" w:rsidRDefault="00BE051C" w:rsidP="00BE051C">
      <w:pPr>
        <w:numPr>
          <w:ilvl w:val="1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New 3GPP "deliverable” for exposure capabilities (e.g., something different from the TR/TSs — like a catalogue or website) with non-Release dependent approval/publication schedule (i.e., quarterly plenary meetings to improve responsiveness to market needs </w:t>
      </w:r>
    </w:p>
    <w:p w14:paraId="57E2EE98" w14:textId="77777777" w:rsidR="00BE051C" w:rsidRPr="00BE051C" w:rsidRDefault="00BE051C" w:rsidP="00BE051C">
      <w:pPr>
        <w:numPr>
          <w:ilvl w:val="0"/>
          <w:numId w:val="20"/>
        </w:numPr>
        <w:tabs>
          <w:tab w:val="left" w:pos="1440"/>
        </w:tabs>
        <w:rPr>
          <w:sz w:val="22"/>
          <w:szCs w:val="22"/>
          <w:lang w:val="en-IN"/>
        </w:rPr>
      </w:pPr>
      <w:r w:rsidRPr="00BE051C">
        <w:rPr>
          <w:sz w:val="22"/>
          <w:szCs w:val="22"/>
          <w:lang w:val="en-IN"/>
        </w:rPr>
        <w:t>3GPP could consider hosting API/developer events to increase awareness w/external entities (whether this is in 3GPP scope is FFS)</w:t>
      </w:r>
    </w:p>
    <w:p w14:paraId="36312004" w14:textId="42707FF8" w:rsidR="00F332A9" w:rsidRDefault="00F332A9">
      <w:pPr>
        <w:tabs>
          <w:tab w:val="left" w:pos="1440"/>
        </w:tabs>
        <w:rPr>
          <w:lang w:val="en-IN"/>
        </w:rPr>
      </w:pPr>
    </w:p>
    <w:p w14:paraId="70EA2C2D" w14:textId="58E3868B" w:rsidR="00BE051C" w:rsidRPr="00F6384E" w:rsidRDefault="00BE051C">
      <w:pPr>
        <w:tabs>
          <w:tab w:val="left" w:pos="1440"/>
        </w:tabs>
        <w:rPr>
          <w:b/>
          <w:bCs/>
          <w:sz w:val="22"/>
          <w:szCs w:val="22"/>
          <w:lang w:val="en-IN"/>
        </w:rPr>
      </w:pPr>
      <w:r w:rsidRPr="00F6384E">
        <w:rPr>
          <w:b/>
          <w:bCs/>
          <w:sz w:val="22"/>
          <w:szCs w:val="22"/>
          <w:lang w:val="en-IN"/>
        </w:rPr>
        <w:t>Questions for Set A:</w:t>
      </w:r>
    </w:p>
    <w:p w14:paraId="2BAD554B" w14:textId="0C376786" w:rsidR="00BE051C" w:rsidRPr="00F6384E" w:rsidRDefault="00BE051C" w:rsidP="00F140ED">
      <w:pPr>
        <w:pStyle w:val="ListParagraph"/>
        <w:numPr>
          <w:ilvl w:val="0"/>
          <w:numId w:val="22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Which </w:t>
      </w:r>
      <w:r w:rsidR="00502543" w:rsidRPr="00F6384E">
        <w:rPr>
          <w:sz w:val="22"/>
          <w:szCs w:val="22"/>
        </w:rPr>
        <w:t>‘</w:t>
      </w:r>
      <w:r w:rsidRPr="00F6384E">
        <w:rPr>
          <w:sz w:val="22"/>
          <w:szCs w:val="22"/>
        </w:rPr>
        <w:t>High-</w:t>
      </w:r>
      <w:r w:rsidR="00F140ED" w:rsidRPr="00F6384E">
        <w:rPr>
          <w:sz w:val="22"/>
          <w:szCs w:val="22"/>
        </w:rPr>
        <w:t>L</w:t>
      </w:r>
      <w:r w:rsidRPr="00F6384E">
        <w:rPr>
          <w:sz w:val="22"/>
          <w:szCs w:val="22"/>
        </w:rPr>
        <w:t>evel Target Enhancements</w:t>
      </w:r>
      <w:r w:rsidR="00502543" w:rsidRPr="00F6384E">
        <w:rPr>
          <w:sz w:val="22"/>
          <w:szCs w:val="22"/>
        </w:rPr>
        <w:t>’</w:t>
      </w:r>
      <w:r w:rsidRPr="00F6384E">
        <w:rPr>
          <w:sz w:val="22"/>
          <w:szCs w:val="22"/>
        </w:rPr>
        <w:t xml:space="preserve"> do you support?</w:t>
      </w:r>
      <w:r w:rsidR="00F140ED" w:rsidRPr="00F6384E">
        <w:rPr>
          <w:sz w:val="22"/>
          <w:szCs w:val="22"/>
        </w:rPr>
        <w:t xml:space="preserve"> Please list the items you support, including any updates and/or justification</w:t>
      </w:r>
      <w:r w:rsidR="00457535">
        <w:rPr>
          <w:sz w:val="22"/>
          <w:szCs w:val="22"/>
        </w:rPr>
        <w:t>.</w:t>
      </w:r>
    </w:p>
    <w:p w14:paraId="5FB8F667" w14:textId="448B32C8" w:rsidR="00F140ED" w:rsidRPr="00F6384E" w:rsidRDefault="00F140ED" w:rsidP="00F140ED">
      <w:pPr>
        <w:pStyle w:val="ListParagraph"/>
        <w:numPr>
          <w:ilvl w:val="0"/>
          <w:numId w:val="22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Which </w:t>
      </w:r>
      <w:r w:rsidR="00502543" w:rsidRPr="00F6384E">
        <w:rPr>
          <w:sz w:val="22"/>
          <w:szCs w:val="22"/>
        </w:rPr>
        <w:t>‘</w:t>
      </w:r>
      <w:r w:rsidRPr="00F6384E">
        <w:rPr>
          <w:sz w:val="22"/>
          <w:szCs w:val="22"/>
        </w:rPr>
        <w:t>High-Level Target Enhancements</w:t>
      </w:r>
      <w:r w:rsidR="00502543" w:rsidRPr="00F6384E">
        <w:rPr>
          <w:sz w:val="22"/>
          <w:szCs w:val="22"/>
        </w:rPr>
        <w:t>’</w:t>
      </w:r>
      <w:r w:rsidRPr="00F6384E">
        <w:rPr>
          <w:sz w:val="22"/>
          <w:szCs w:val="22"/>
        </w:rPr>
        <w:t xml:space="preserve"> you do not support? Please list the items you do not support, including justification</w:t>
      </w:r>
      <w:r w:rsidR="00457535">
        <w:rPr>
          <w:sz w:val="22"/>
          <w:szCs w:val="22"/>
        </w:rPr>
        <w:t>.</w:t>
      </w:r>
    </w:p>
    <w:p w14:paraId="582F193C" w14:textId="46F1064B" w:rsidR="00F140ED" w:rsidRPr="00F6384E" w:rsidRDefault="00F140ED" w:rsidP="00F140ED">
      <w:pPr>
        <w:pStyle w:val="ListParagraph"/>
        <w:numPr>
          <w:ilvl w:val="0"/>
          <w:numId w:val="22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Would you like to propose any new </w:t>
      </w:r>
      <w:r w:rsidR="00502543" w:rsidRPr="00F6384E">
        <w:rPr>
          <w:sz w:val="22"/>
          <w:szCs w:val="22"/>
        </w:rPr>
        <w:t>‘</w:t>
      </w:r>
      <w:r w:rsidRPr="00F6384E">
        <w:rPr>
          <w:sz w:val="22"/>
          <w:szCs w:val="22"/>
        </w:rPr>
        <w:t>High-Level Target Enhancements</w:t>
      </w:r>
      <w:r w:rsidR="00502543" w:rsidRPr="00F6384E">
        <w:rPr>
          <w:sz w:val="22"/>
          <w:szCs w:val="22"/>
        </w:rPr>
        <w:t>’</w:t>
      </w:r>
      <w:r w:rsidRPr="00F6384E">
        <w:rPr>
          <w:sz w:val="22"/>
          <w:szCs w:val="22"/>
        </w:rPr>
        <w:t>? Please list, along with justification.</w:t>
      </w:r>
    </w:p>
    <w:p w14:paraId="0AB1EE02" w14:textId="16D07AF8" w:rsidR="00502543" w:rsidRPr="00F6384E" w:rsidRDefault="00502543" w:rsidP="00502543">
      <w:pPr>
        <w:tabs>
          <w:tab w:val="left" w:pos="1440"/>
        </w:tabs>
        <w:rPr>
          <w:b/>
          <w:bCs/>
          <w:sz w:val="22"/>
          <w:szCs w:val="22"/>
          <w:lang w:val="en-IN"/>
        </w:rPr>
      </w:pPr>
      <w:r w:rsidRPr="00F6384E">
        <w:rPr>
          <w:b/>
          <w:bCs/>
          <w:sz w:val="22"/>
          <w:szCs w:val="22"/>
          <w:lang w:val="en-IN"/>
        </w:rPr>
        <w:t>Questions for Set B:</w:t>
      </w:r>
    </w:p>
    <w:p w14:paraId="67046A36" w14:textId="2B27F7DA" w:rsidR="00502543" w:rsidRPr="00F6384E" w:rsidRDefault="00502543" w:rsidP="00502543">
      <w:pPr>
        <w:pStyle w:val="ListParagraph"/>
        <w:numPr>
          <w:ilvl w:val="0"/>
          <w:numId w:val="23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>Which ‘Potential Improvement Tasks’ do you support? Please list the items you support, including any updates and/or justification</w:t>
      </w:r>
      <w:r w:rsidR="00457535">
        <w:rPr>
          <w:sz w:val="22"/>
          <w:szCs w:val="22"/>
        </w:rPr>
        <w:t>.</w:t>
      </w:r>
    </w:p>
    <w:p w14:paraId="2F6B8F42" w14:textId="375C2DD4" w:rsidR="00502543" w:rsidRPr="00F6384E" w:rsidRDefault="00502543" w:rsidP="00502543">
      <w:pPr>
        <w:pStyle w:val="ListParagraph"/>
        <w:numPr>
          <w:ilvl w:val="0"/>
          <w:numId w:val="23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>Which ‘Potential Improvement Tasks’ you do not support? Please list the items you do not support, including justification</w:t>
      </w:r>
      <w:r w:rsidR="00457535">
        <w:rPr>
          <w:sz w:val="22"/>
          <w:szCs w:val="22"/>
        </w:rPr>
        <w:t>.</w:t>
      </w:r>
    </w:p>
    <w:p w14:paraId="4C639132" w14:textId="079CA372" w:rsidR="00502543" w:rsidRPr="00F6384E" w:rsidRDefault="00502543" w:rsidP="00502543">
      <w:pPr>
        <w:pStyle w:val="ListParagraph"/>
        <w:numPr>
          <w:ilvl w:val="0"/>
          <w:numId w:val="23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>Would you like to propose any new ‘Potential Improvement Tasks’? Please list, along with justification.</w:t>
      </w:r>
    </w:p>
    <w:p w14:paraId="4EB9C21D" w14:textId="5CBD2D61" w:rsidR="00502543" w:rsidRPr="00F6384E" w:rsidRDefault="00502543" w:rsidP="00502543">
      <w:pPr>
        <w:tabs>
          <w:tab w:val="left" w:pos="1440"/>
        </w:tabs>
        <w:rPr>
          <w:b/>
          <w:bCs/>
          <w:sz w:val="22"/>
          <w:szCs w:val="22"/>
          <w:lang w:val="en-IN"/>
        </w:rPr>
      </w:pPr>
      <w:r w:rsidRPr="00F6384E">
        <w:rPr>
          <w:b/>
          <w:bCs/>
          <w:sz w:val="22"/>
          <w:szCs w:val="22"/>
          <w:lang w:val="en-IN"/>
        </w:rPr>
        <w:lastRenderedPageBreak/>
        <w:t>Questions for Set C:</w:t>
      </w:r>
    </w:p>
    <w:p w14:paraId="4758BA9C" w14:textId="6656EA5E" w:rsidR="00502543" w:rsidRPr="00F6384E" w:rsidRDefault="00502543" w:rsidP="00502543">
      <w:pPr>
        <w:pStyle w:val="ListParagraph"/>
        <w:numPr>
          <w:ilvl w:val="0"/>
          <w:numId w:val="24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Which </w:t>
      </w:r>
      <w:r w:rsidR="00F60342" w:rsidRPr="00F6384E">
        <w:rPr>
          <w:sz w:val="22"/>
          <w:szCs w:val="22"/>
        </w:rPr>
        <w:t xml:space="preserve">‘Potential Actions’ </w:t>
      </w:r>
      <w:r w:rsidRPr="00F6384E">
        <w:rPr>
          <w:sz w:val="22"/>
          <w:szCs w:val="22"/>
        </w:rPr>
        <w:t>do you support? Please list the items you support, including any updates and/or justification</w:t>
      </w:r>
      <w:r w:rsidR="00457535">
        <w:rPr>
          <w:sz w:val="22"/>
          <w:szCs w:val="22"/>
        </w:rPr>
        <w:t>.</w:t>
      </w:r>
    </w:p>
    <w:p w14:paraId="31FBD7FA" w14:textId="2F69F583" w:rsidR="00502543" w:rsidRPr="00F6384E" w:rsidRDefault="00502543" w:rsidP="00502543">
      <w:pPr>
        <w:pStyle w:val="ListParagraph"/>
        <w:numPr>
          <w:ilvl w:val="0"/>
          <w:numId w:val="24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Which </w:t>
      </w:r>
      <w:r w:rsidR="00F60342" w:rsidRPr="00F6384E">
        <w:rPr>
          <w:sz w:val="22"/>
          <w:szCs w:val="22"/>
        </w:rPr>
        <w:t>‘Potential Actions’</w:t>
      </w:r>
      <w:r w:rsidRPr="00F6384E">
        <w:rPr>
          <w:sz w:val="22"/>
          <w:szCs w:val="22"/>
        </w:rPr>
        <w:t xml:space="preserve"> you do not support? Please list the items you do not support, including justification</w:t>
      </w:r>
      <w:r w:rsidR="00457535">
        <w:rPr>
          <w:sz w:val="22"/>
          <w:szCs w:val="22"/>
        </w:rPr>
        <w:t>.</w:t>
      </w:r>
    </w:p>
    <w:p w14:paraId="25995B7A" w14:textId="4149BA3E" w:rsidR="00502543" w:rsidRPr="00F6384E" w:rsidRDefault="00502543" w:rsidP="00502543">
      <w:pPr>
        <w:pStyle w:val="ListParagraph"/>
        <w:numPr>
          <w:ilvl w:val="0"/>
          <w:numId w:val="24"/>
        </w:numPr>
        <w:tabs>
          <w:tab w:val="left" w:pos="1440"/>
        </w:tabs>
        <w:rPr>
          <w:sz w:val="22"/>
          <w:szCs w:val="22"/>
          <w:lang w:val="en-IN"/>
        </w:rPr>
      </w:pPr>
      <w:r w:rsidRPr="00F6384E">
        <w:rPr>
          <w:sz w:val="22"/>
          <w:szCs w:val="22"/>
        </w:rPr>
        <w:t xml:space="preserve">Would you like to propose any new </w:t>
      </w:r>
      <w:r w:rsidR="00F60342" w:rsidRPr="00F6384E">
        <w:rPr>
          <w:sz w:val="22"/>
          <w:szCs w:val="22"/>
        </w:rPr>
        <w:t>‘Potential Actions’</w:t>
      </w:r>
      <w:r w:rsidRPr="00F6384E">
        <w:rPr>
          <w:sz w:val="22"/>
          <w:szCs w:val="22"/>
        </w:rPr>
        <w:t>? Please list, along with justification.</w:t>
      </w:r>
    </w:p>
    <w:p w14:paraId="30F38E96" w14:textId="760E3DA9" w:rsidR="00502543" w:rsidRDefault="00502543">
      <w:pPr>
        <w:tabs>
          <w:tab w:val="left" w:pos="1440"/>
        </w:tabs>
        <w:rPr>
          <w:lang w:val="en-IN"/>
        </w:rPr>
      </w:pPr>
    </w:p>
    <w:p w14:paraId="1B606F90" w14:textId="68687264" w:rsidR="00F6384E" w:rsidRDefault="00F6384E">
      <w:pPr>
        <w:tabs>
          <w:tab w:val="left" w:pos="1440"/>
        </w:tabs>
        <w:rPr>
          <w:lang w:val="en-IN"/>
        </w:rPr>
      </w:pPr>
      <w:r>
        <w:rPr>
          <w:b/>
          <w:sz w:val="24"/>
          <w:szCs w:val="24"/>
          <w:lang w:val="en-US"/>
        </w:rPr>
        <w:t xml:space="preserve">3. Work Plan </w:t>
      </w:r>
    </w:p>
    <w:tbl>
      <w:tblPr>
        <w:tblStyle w:val="TableGrid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6237"/>
      </w:tblGrid>
      <w:tr w:rsidR="00F6384E" w14:paraId="342DA03F" w14:textId="77777777" w:rsidTr="001A0EA2">
        <w:tc>
          <w:tcPr>
            <w:tcW w:w="3544" w:type="dxa"/>
            <w:gridSpan w:val="2"/>
          </w:tcPr>
          <w:p w14:paraId="75488BF5" w14:textId="77777777" w:rsidR="00F6384E" w:rsidRPr="00F6384E" w:rsidRDefault="00F6384E" w:rsidP="001A0EA2">
            <w:pPr>
              <w:rPr>
                <w:b/>
                <w:bCs/>
              </w:rPr>
            </w:pPr>
            <w:r w:rsidRPr="00F6384E">
              <w:rPr>
                <w:b/>
                <w:bCs/>
              </w:rPr>
              <w:t>Dates</w:t>
            </w:r>
          </w:p>
        </w:tc>
        <w:tc>
          <w:tcPr>
            <w:tcW w:w="6237" w:type="dxa"/>
          </w:tcPr>
          <w:p w14:paraId="7B2E2425" w14:textId="77777777" w:rsidR="00F6384E" w:rsidRPr="00F6384E" w:rsidRDefault="00F6384E" w:rsidP="001A0EA2">
            <w:pPr>
              <w:rPr>
                <w:b/>
                <w:bCs/>
              </w:rPr>
            </w:pPr>
            <w:r w:rsidRPr="00F6384E">
              <w:rPr>
                <w:b/>
                <w:bCs/>
              </w:rPr>
              <w:t>NWM Work Plan</w:t>
            </w:r>
          </w:p>
        </w:tc>
      </w:tr>
      <w:tr w:rsidR="00F6384E" w14:paraId="0C421290" w14:textId="77777777" w:rsidTr="001A0EA2">
        <w:tc>
          <w:tcPr>
            <w:tcW w:w="1843" w:type="dxa"/>
          </w:tcPr>
          <w:p w14:paraId="55694DA7" w14:textId="77777777" w:rsidR="00F6384E" w:rsidRDefault="00F6384E" w:rsidP="001A0EA2">
            <w:r>
              <w:t xml:space="preserve">15 – 19 Sep </w:t>
            </w:r>
          </w:p>
        </w:tc>
        <w:tc>
          <w:tcPr>
            <w:tcW w:w="1701" w:type="dxa"/>
          </w:tcPr>
          <w:p w14:paraId="43D4E56C" w14:textId="77777777" w:rsidR="00F6384E" w:rsidRDefault="00F6384E" w:rsidP="001A0EA2">
            <w:r>
              <w:t>SA#109</w:t>
            </w:r>
          </w:p>
        </w:tc>
        <w:tc>
          <w:tcPr>
            <w:tcW w:w="6237" w:type="dxa"/>
          </w:tcPr>
          <w:p w14:paraId="59722D56" w14:textId="77777777" w:rsidR="00F6384E" w:rsidRDefault="00F6384E" w:rsidP="001A0EA2"/>
        </w:tc>
      </w:tr>
      <w:tr w:rsidR="00F6384E" w14:paraId="46C33E80" w14:textId="77777777" w:rsidTr="001A0EA2">
        <w:tc>
          <w:tcPr>
            <w:tcW w:w="1843" w:type="dxa"/>
          </w:tcPr>
          <w:p w14:paraId="5DCEDB61" w14:textId="77777777" w:rsidR="00F6384E" w:rsidRDefault="00F6384E" w:rsidP="001A0EA2">
            <w:r>
              <w:t xml:space="preserve">22 – 26 Sep </w:t>
            </w:r>
          </w:p>
        </w:tc>
        <w:tc>
          <w:tcPr>
            <w:tcW w:w="1701" w:type="dxa"/>
          </w:tcPr>
          <w:p w14:paraId="63C2F380" w14:textId="77777777" w:rsidR="00F6384E" w:rsidRDefault="00F6384E" w:rsidP="001A0EA2"/>
        </w:tc>
        <w:tc>
          <w:tcPr>
            <w:tcW w:w="6237" w:type="dxa"/>
          </w:tcPr>
          <w:p w14:paraId="4904587B" w14:textId="77777777" w:rsidR="00F6384E" w:rsidRDefault="00F6384E" w:rsidP="001A0EA2">
            <w:r w:rsidRPr="00A417A0">
              <w:t xml:space="preserve">Kick off NWM discussion for </w:t>
            </w:r>
            <w:r w:rsidRPr="006E4FF3">
              <w:rPr>
                <w:b/>
              </w:rPr>
              <w:t>Set A</w:t>
            </w:r>
            <w:r>
              <w:rPr>
                <w:b/>
              </w:rPr>
              <w:t xml:space="preserve"> &amp; B</w:t>
            </w:r>
            <w:r>
              <w:t xml:space="preserve"> (24 Sep</w:t>
            </w:r>
            <w:r w:rsidRPr="00A417A0">
              <w:t>)</w:t>
            </w:r>
          </w:p>
        </w:tc>
      </w:tr>
      <w:tr w:rsidR="00F6384E" w14:paraId="257B2F23" w14:textId="77777777" w:rsidTr="001A0EA2">
        <w:tc>
          <w:tcPr>
            <w:tcW w:w="1843" w:type="dxa"/>
            <w:shd w:val="clear" w:color="auto" w:fill="FFFFFF" w:themeFill="background1"/>
          </w:tcPr>
          <w:p w14:paraId="4B4189D8" w14:textId="77777777" w:rsidR="00F6384E" w:rsidRDefault="00F6384E" w:rsidP="001A0EA2">
            <w:r>
              <w:t>29 Sep – 03 Oct</w:t>
            </w:r>
          </w:p>
        </w:tc>
        <w:tc>
          <w:tcPr>
            <w:tcW w:w="1701" w:type="dxa"/>
            <w:shd w:val="clear" w:color="auto" w:fill="FFFFFF" w:themeFill="background1"/>
          </w:tcPr>
          <w:p w14:paraId="2C51F90A" w14:textId="77777777" w:rsidR="00F6384E" w:rsidRDefault="00F6384E" w:rsidP="001A0EA2"/>
        </w:tc>
        <w:tc>
          <w:tcPr>
            <w:tcW w:w="6237" w:type="dxa"/>
            <w:shd w:val="clear" w:color="auto" w:fill="FFFFFF" w:themeFill="background1"/>
          </w:tcPr>
          <w:p w14:paraId="5FCBB8BE" w14:textId="77777777" w:rsidR="00F6384E" w:rsidRDefault="00F6384E" w:rsidP="001A0EA2">
            <w:r w:rsidRPr="00A417A0">
              <w:t>Comp</w:t>
            </w:r>
            <w:r>
              <w:t xml:space="preserve">lete NWM discussion for </w:t>
            </w:r>
            <w:r w:rsidRPr="006E4FF3">
              <w:rPr>
                <w:b/>
              </w:rPr>
              <w:t>Set A</w:t>
            </w:r>
            <w:r>
              <w:t xml:space="preserve"> </w:t>
            </w:r>
            <w:r w:rsidRPr="000B4C34">
              <w:rPr>
                <w:b/>
                <w:bCs/>
              </w:rPr>
              <w:t>&amp; B</w:t>
            </w:r>
            <w:r>
              <w:t xml:space="preserve"> (03 Oct</w:t>
            </w:r>
            <w:r w:rsidRPr="00A417A0">
              <w:t>)</w:t>
            </w:r>
          </w:p>
        </w:tc>
      </w:tr>
      <w:tr w:rsidR="00F6384E" w14:paraId="44114326" w14:textId="77777777" w:rsidTr="001A0EA2">
        <w:tc>
          <w:tcPr>
            <w:tcW w:w="1843" w:type="dxa"/>
            <w:shd w:val="clear" w:color="auto" w:fill="FFFFFF" w:themeFill="background1"/>
          </w:tcPr>
          <w:p w14:paraId="01CC0A97" w14:textId="77777777" w:rsidR="00F6384E" w:rsidRDefault="00F6384E" w:rsidP="001A0EA2">
            <w:r>
              <w:t>06 Oct – 10 Oct</w:t>
            </w:r>
          </w:p>
        </w:tc>
        <w:tc>
          <w:tcPr>
            <w:tcW w:w="1701" w:type="dxa"/>
            <w:shd w:val="clear" w:color="auto" w:fill="FFFFFF" w:themeFill="background1"/>
          </w:tcPr>
          <w:p w14:paraId="0BBEF12A" w14:textId="77777777" w:rsidR="00F6384E" w:rsidRDefault="00F6384E" w:rsidP="001A0EA2"/>
        </w:tc>
        <w:tc>
          <w:tcPr>
            <w:tcW w:w="6237" w:type="dxa"/>
            <w:shd w:val="clear" w:color="auto" w:fill="FFFFFF" w:themeFill="background1"/>
          </w:tcPr>
          <w:p w14:paraId="3736957A" w14:textId="4044C993" w:rsidR="00F6384E" w:rsidRDefault="00F6384E" w:rsidP="001A0EA2">
            <w:r>
              <w:t xml:space="preserve">Moderator summary/proposal </w:t>
            </w:r>
            <w:r w:rsidR="00457535">
              <w:t xml:space="preserve">for </w:t>
            </w:r>
            <w:r w:rsidR="00457535" w:rsidRPr="00457535">
              <w:rPr>
                <w:b/>
                <w:bCs/>
              </w:rPr>
              <w:t>Set A &amp; B</w:t>
            </w:r>
            <w:r w:rsidR="00457535">
              <w:t xml:space="preserve"> </w:t>
            </w:r>
            <w:r>
              <w:t>will be provided (10 Oct)</w:t>
            </w:r>
          </w:p>
        </w:tc>
      </w:tr>
      <w:tr w:rsidR="00F6384E" w14:paraId="2400E92D" w14:textId="77777777" w:rsidTr="001A0EA2">
        <w:tc>
          <w:tcPr>
            <w:tcW w:w="1843" w:type="dxa"/>
            <w:shd w:val="clear" w:color="auto" w:fill="BFBFBF" w:themeFill="background1" w:themeFillShade="BF"/>
          </w:tcPr>
          <w:p w14:paraId="6549F18D" w14:textId="77777777" w:rsidR="00F6384E" w:rsidRDefault="00F6384E" w:rsidP="001A0EA2">
            <w:r>
              <w:t>13 – 17 Oct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C4ABE0" w14:textId="77777777" w:rsidR="00F6384E" w:rsidRDefault="00F6384E" w:rsidP="001A0EA2">
            <w:r>
              <w:t>SA WG Meetings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402A1AA" w14:textId="77777777" w:rsidR="00F6384E" w:rsidRDefault="00F6384E" w:rsidP="001A0EA2"/>
        </w:tc>
      </w:tr>
      <w:tr w:rsidR="00F6384E" w14:paraId="11EC6BD8" w14:textId="77777777" w:rsidTr="001A0EA2">
        <w:tc>
          <w:tcPr>
            <w:tcW w:w="1843" w:type="dxa"/>
            <w:shd w:val="clear" w:color="auto" w:fill="FFFFFF" w:themeFill="background1"/>
          </w:tcPr>
          <w:p w14:paraId="51FE24E9" w14:textId="77777777" w:rsidR="00F6384E" w:rsidRDefault="00F6384E" w:rsidP="001A0EA2">
            <w:r>
              <w:t>20 – 24 Oct</w:t>
            </w:r>
          </w:p>
        </w:tc>
        <w:tc>
          <w:tcPr>
            <w:tcW w:w="1701" w:type="dxa"/>
            <w:shd w:val="clear" w:color="auto" w:fill="FFFFFF" w:themeFill="background1"/>
          </w:tcPr>
          <w:p w14:paraId="1DDAD603" w14:textId="77777777" w:rsidR="00F6384E" w:rsidRDefault="00F6384E" w:rsidP="001A0EA2"/>
        </w:tc>
        <w:tc>
          <w:tcPr>
            <w:tcW w:w="6237" w:type="dxa"/>
            <w:shd w:val="clear" w:color="auto" w:fill="FFFFFF" w:themeFill="background1"/>
          </w:tcPr>
          <w:p w14:paraId="6F5102FC" w14:textId="77777777" w:rsidR="00F6384E" w:rsidRDefault="00F6384E" w:rsidP="001A0EA2">
            <w:r>
              <w:t xml:space="preserve">CC#1 to review moderator proposal based on NWM discussion of </w:t>
            </w:r>
            <w:r w:rsidRPr="003F1BD8">
              <w:rPr>
                <w:b/>
                <w:bCs/>
              </w:rPr>
              <w:t>Set A &amp; B</w:t>
            </w:r>
            <w:r>
              <w:t xml:space="preserve"> (23 Oct)</w:t>
            </w:r>
          </w:p>
        </w:tc>
      </w:tr>
      <w:tr w:rsidR="00F6384E" w14:paraId="50D62742" w14:textId="77777777" w:rsidTr="001A0EA2">
        <w:tc>
          <w:tcPr>
            <w:tcW w:w="1843" w:type="dxa"/>
            <w:shd w:val="clear" w:color="auto" w:fill="FFFFFF" w:themeFill="background1"/>
          </w:tcPr>
          <w:p w14:paraId="35F1FF55" w14:textId="77777777" w:rsidR="00F6384E" w:rsidRDefault="00F6384E" w:rsidP="001A0EA2">
            <w:r>
              <w:t>27 –  31 Oct</w:t>
            </w:r>
          </w:p>
        </w:tc>
        <w:tc>
          <w:tcPr>
            <w:tcW w:w="1701" w:type="dxa"/>
            <w:shd w:val="clear" w:color="auto" w:fill="FFFFFF" w:themeFill="background1"/>
          </w:tcPr>
          <w:p w14:paraId="1FDD2CC2" w14:textId="77777777" w:rsidR="00F6384E" w:rsidRPr="009A701D" w:rsidRDefault="00F6384E" w:rsidP="001A0EA2">
            <w:pPr>
              <w:rPr>
                <w:b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30ACFE5" w14:textId="77777777" w:rsidR="00F6384E" w:rsidRDefault="00F6384E" w:rsidP="001A0EA2">
            <w:r w:rsidRPr="00A417A0">
              <w:t xml:space="preserve">Kick off NWM discussion for </w:t>
            </w:r>
            <w:r w:rsidRPr="006E4FF3">
              <w:rPr>
                <w:b/>
              </w:rPr>
              <w:t xml:space="preserve">Set </w:t>
            </w:r>
            <w:r>
              <w:rPr>
                <w:b/>
              </w:rPr>
              <w:t>C</w:t>
            </w:r>
            <w:r>
              <w:t xml:space="preserve"> (27 Oct</w:t>
            </w:r>
            <w:r w:rsidRPr="00A417A0">
              <w:t>)</w:t>
            </w:r>
          </w:p>
        </w:tc>
      </w:tr>
      <w:tr w:rsidR="00F6384E" w14:paraId="35564CEE" w14:textId="77777777" w:rsidTr="001A0EA2">
        <w:tc>
          <w:tcPr>
            <w:tcW w:w="1843" w:type="dxa"/>
            <w:shd w:val="clear" w:color="auto" w:fill="FFFFFF" w:themeFill="background1"/>
          </w:tcPr>
          <w:p w14:paraId="42ACE91E" w14:textId="77777777" w:rsidR="00F6384E" w:rsidRDefault="00F6384E" w:rsidP="001A0EA2">
            <w:r>
              <w:t>03 – 07 Nov</w:t>
            </w:r>
          </w:p>
        </w:tc>
        <w:tc>
          <w:tcPr>
            <w:tcW w:w="1701" w:type="dxa"/>
            <w:shd w:val="clear" w:color="auto" w:fill="FFFFFF" w:themeFill="background1"/>
          </w:tcPr>
          <w:p w14:paraId="7E780214" w14:textId="77777777" w:rsidR="00F6384E" w:rsidRDefault="00F6384E" w:rsidP="001A0EA2"/>
        </w:tc>
        <w:tc>
          <w:tcPr>
            <w:tcW w:w="6237" w:type="dxa"/>
            <w:shd w:val="clear" w:color="auto" w:fill="FFFFFF" w:themeFill="background1"/>
          </w:tcPr>
          <w:p w14:paraId="5CF4C5D4" w14:textId="77777777" w:rsidR="00F6384E" w:rsidRDefault="00F6384E" w:rsidP="001A0EA2">
            <w:r w:rsidRPr="00A417A0">
              <w:t>Comp</w:t>
            </w:r>
            <w:r>
              <w:t xml:space="preserve">lete NWM discussion for </w:t>
            </w:r>
            <w:r w:rsidRPr="006E4FF3">
              <w:rPr>
                <w:b/>
              </w:rPr>
              <w:t xml:space="preserve">Set </w:t>
            </w:r>
            <w:r>
              <w:rPr>
                <w:b/>
              </w:rPr>
              <w:t>C</w:t>
            </w:r>
            <w:r>
              <w:t xml:space="preserve"> (05 Nov</w:t>
            </w:r>
            <w:r w:rsidRPr="00A417A0">
              <w:t>)</w:t>
            </w:r>
          </w:p>
        </w:tc>
      </w:tr>
      <w:tr w:rsidR="00F6384E" w14:paraId="5598E8A9" w14:textId="77777777" w:rsidTr="001A0EA2">
        <w:tc>
          <w:tcPr>
            <w:tcW w:w="1843" w:type="dxa"/>
          </w:tcPr>
          <w:p w14:paraId="4AD2040D" w14:textId="77777777" w:rsidR="00F6384E" w:rsidRDefault="00F6384E" w:rsidP="001A0EA2">
            <w:r>
              <w:t>10 – 14 Nov</w:t>
            </w:r>
          </w:p>
        </w:tc>
        <w:tc>
          <w:tcPr>
            <w:tcW w:w="1701" w:type="dxa"/>
          </w:tcPr>
          <w:p w14:paraId="75F24C66" w14:textId="77777777" w:rsidR="00F6384E" w:rsidRDefault="00F6384E" w:rsidP="001A0EA2"/>
        </w:tc>
        <w:tc>
          <w:tcPr>
            <w:tcW w:w="6237" w:type="dxa"/>
          </w:tcPr>
          <w:p w14:paraId="6B69D18C" w14:textId="217397C8" w:rsidR="00F6384E" w:rsidRDefault="00F6384E" w:rsidP="001A0EA2">
            <w:r>
              <w:t xml:space="preserve">Moderator summary/proposal </w:t>
            </w:r>
            <w:r w:rsidR="00457535">
              <w:t xml:space="preserve">for </w:t>
            </w:r>
            <w:r w:rsidR="00457535" w:rsidRPr="00457535">
              <w:rPr>
                <w:b/>
                <w:bCs/>
              </w:rPr>
              <w:t>Set C</w:t>
            </w:r>
            <w:r w:rsidR="00457535">
              <w:t xml:space="preserve"> </w:t>
            </w:r>
            <w:r>
              <w:t>will be provided (12 Nov)</w:t>
            </w:r>
          </w:p>
        </w:tc>
      </w:tr>
      <w:tr w:rsidR="00F6384E" w14:paraId="49DB3EEA" w14:textId="77777777" w:rsidTr="001A0EA2">
        <w:tc>
          <w:tcPr>
            <w:tcW w:w="1843" w:type="dxa"/>
            <w:shd w:val="clear" w:color="auto" w:fill="BFBFBF" w:themeFill="background1" w:themeFillShade="BF"/>
          </w:tcPr>
          <w:p w14:paraId="66227E86" w14:textId="77777777" w:rsidR="00F6384E" w:rsidRDefault="00F6384E" w:rsidP="001A0EA2">
            <w:r>
              <w:t>17 – 21 Nov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45CC06E" w14:textId="77777777" w:rsidR="00F6384E" w:rsidRDefault="00F6384E" w:rsidP="001A0EA2">
            <w:r>
              <w:t>SA WG Meetings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54F2F6E" w14:textId="77777777" w:rsidR="00F6384E" w:rsidRDefault="00F6384E" w:rsidP="001A0EA2"/>
        </w:tc>
      </w:tr>
      <w:tr w:rsidR="00F6384E" w14:paraId="728ED188" w14:textId="77777777" w:rsidTr="001A0EA2">
        <w:tc>
          <w:tcPr>
            <w:tcW w:w="1843" w:type="dxa"/>
          </w:tcPr>
          <w:p w14:paraId="7B097A6F" w14:textId="77777777" w:rsidR="00F6384E" w:rsidRDefault="00F6384E" w:rsidP="001A0EA2">
            <w:r>
              <w:t>24 – 28 Nov</w:t>
            </w:r>
          </w:p>
        </w:tc>
        <w:tc>
          <w:tcPr>
            <w:tcW w:w="1701" w:type="dxa"/>
          </w:tcPr>
          <w:p w14:paraId="35AAF5F3" w14:textId="77777777" w:rsidR="00F6384E" w:rsidRPr="00B4784A" w:rsidRDefault="00F6384E" w:rsidP="001A0EA2">
            <w:pPr>
              <w:rPr>
                <w:bCs/>
              </w:rPr>
            </w:pPr>
          </w:p>
        </w:tc>
        <w:tc>
          <w:tcPr>
            <w:tcW w:w="6237" w:type="dxa"/>
          </w:tcPr>
          <w:p w14:paraId="7AAA4E67" w14:textId="46962F79" w:rsidR="00F6384E" w:rsidRDefault="00F6384E" w:rsidP="001A0EA2">
            <w:r>
              <w:t xml:space="preserve">CC#2 to review moderator proposal based on NWM discussion of </w:t>
            </w:r>
            <w:r w:rsidRPr="003F1BD8">
              <w:rPr>
                <w:b/>
                <w:bCs/>
              </w:rPr>
              <w:t>Set C</w:t>
            </w:r>
            <w:r>
              <w:t xml:space="preserve"> (25 Nov)</w:t>
            </w:r>
          </w:p>
        </w:tc>
      </w:tr>
      <w:tr w:rsidR="00F6384E" w14:paraId="168E4C59" w14:textId="77777777" w:rsidTr="001A0EA2">
        <w:tc>
          <w:tcPr>
            <w:tcW w:w="1843" w:type="dxa"/>
            <w:shd w:val="clear" w:color="auto" w:fill="BFBFBF" w:themeFill="background1" w:themeFillShade="BF"/>
          </w:tcPr>
          <w:p w14:paraId="6C094205" w14:textId="77777777" w:rsidR="00F6384E" w:rsidRDefault="00F6384E" w:rsidP="001A0EA2">
            <w:r>
              <w:t>01 – 05 Dec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A369E25" w14:textId="77777777" w:rsidR="00F6384E" w:rsidRDefault="00F6384E" w:rsidP="001A0EA2"/>
        </w:tc>
        <w:tc>
          <w:tcPr>
            <w:tcW w:w="6237" w:type="dxa"/>
            <w:shd w:val="clear" w:color="auto" w:fill="BFBFBF" w:themeFill="background1" w:themeFillShade="BF"/>
          </w:tcPr>
          <w:p w14:paraId="13FAA225" w14:textId="77777777" w:rsidR="00457535" w:rsidRDefault="00F6384E" w:rsidP="001A0EA2">
            <w:r>
              <w:t>SA#110 submission deadline and preparation week</w:t>
            </w:r>
          </w:p>
          <w:p w14:paraId="5C5DD3AC" w14:textId="31453E73" w:rsidR="00F6384E" w:rsidRDefault="00457535" w:rsidP="001A0EA2">
            <w:r>
              <w:t>Moderator proposal to be submitted to SA#110 for discussion and way forward.</w:t>
            </w:r>
          </w:p>
        </w:tc>
      </w:tr>
      <w:tr w:rsidR="00F6384E" w14:paraId="61274C2E" w14:textId="77777777" w:rsidTr="001A0EA2">
        <w:tc>
          <w:tcPr>
            <w:tcW w:w="1843" w:type="dxa"/>
          </w:tcPr>
          <w:p w14:paraId="6C13A428" w14:textId="77777777" w:rsidR="00F6384E" w:rsidRDefault="00F6384E" w:rsidP="001A0EA2">
            <w:r>
              <w:t>09 – 12 Dec</w:t>
            </w:r>
          </w:p>
        </w:tc>
        <w:tc>
          <w:tcPr>
            <w:tcW w:w="1701" w:type="dxa"/>
          </w:tcPr>
          <w:p w14:paraId="488D8AB7" w14:textId="77777777" w:rsidR="00F6384E" w:rsidRDefault="00F6384E" w:rsidP="001A0EA2">
            <w:r>
              <w:t>SA#110</w:t>
            </w:r>
          </w:p>
        </w:tc>
        <w:tc>
          <w:tcPr>
            <w:tcW w:w="6237" w:type="dxa"/>
          </w:tcPr>
          <w:p w14:paraId="790F75CE" w14:textId="77777777" w:rsidR="00F6384E" w:rsidRDefault="00F6384E" w:rsidP="001A0EA2"/>
        </w:tc>
      </w:tr>
    </w:tbl>
    <w:p w14:paraId="1F116D57" w14:textId="7A9C62BE" w:rsidR="00F6384E" w:rsidRDefault="00F6384E">
      <w:pPr>
        <w:pStyle w:val="CRCoverPage"/>
        <w:rPr>
          <w:b/>
          <w:sz w:val="24"/>
          <w:szCs w:val="24"/>
          <w:lang w:val="en-US"/>
        </w:rPr>
      </w:pPr>
    </w:p>
    <w:p w14:paraId="5C84FF71" w14:textId="77777777" w:rsidR="00F6384E" w:rsidRDefault="00F6384E">
      <w:pPr>
        <w:pStyle w:val="CRCoverPage"/>
        <w:rPr>
          <w:b/>
          <w:sz w:val="24"/>
          <w:szCs w:val="24"/>
          <w:lang w:val="en-US"/>
        </w:rPr>
      </w:pPr>
    </w:p>
    <w:p w14:paraId="60F6C602" w14:textId="2A9D7686" w:rsidR="00C350E8" w:rsidRDefault="00F6384E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4</w:t>
      </w:r>
      <w:r w:rsidR="00AB72C3">
        <w:rPr>
          <w:b/>
          <w:sz w:val="24"/>
          <w:szCs w:val="24"/>
          <w:lang w:val="en-US"/>
        </w:rPr>
        <w:t>. Proposal</w:t>
      </w:r>
    </w:p>
    <w:p w14:paraId="35BB843D" w14:textId="516D0134" w:rsidR="00D90B1E" w:rsidRDefault="00F60342" w:rsidP="00F60342">
      <w:pPr>
        <w:rPr>
          <w:lang w:val="en-US"/>
        </w:rPr>
      </w:pPr>
      <w:r w:rsidRPr="00F60342">
        <w:rPr>
          <w:sz w:val="22"/>
          <w:szCs w:val="22"/>
          <w:lang w:val="en-US"/>
        </w:rPr>
        <w:t xml:space="preserve">SA is asked to approve the set of </w:t>
      </w:r>
      <w:r w:rsidR="00FF4A21">
        <w:rPr>
          <w:sz w:val="22"/>
          <w:szCs w:val="22"/>
          <w:lang w:val="en-US"/>
        </w:rPr>
        <w:t xml:space="preserve">NWM </w:t>
      </w:r>
      <w:r w:rsidRPr="00F60342">
        <w:rPr>
          <w:sz w:val="22"/>
          <w:szCs w:val="22"/>
          <w:lang w:val="en-US"/>
        </w:rPr>
        <w:t xml:space="preserve">questions </w:t>
      </w:r>
      <w:r w:rsidR="00FF4A21">
        <w:rPr>
          <w:sz w:val="22"/>
          <w:szCs w:val="22"/>
          <w:lang w:val="en-US"/>
        </w:rPr>
        <w:t>and the</w:t>
      </w:r>
      <w:r w:rsidR="00FF4A21" w:rsidRPr="00F60342">
        <w:rPr>
          <w:sz w:val="22"/>
          <w:szCs w:val="22"/>
          <w:lang w:val="en-US"/>
        </w:rPr>
        <w:t xml:space="preserve"> work plan </w:t>
      </w:r>
      <w:r w:rsidR="00FF4A21">
        <w:rPr>
          <w:sz w:val="22"/>
          <w:szCs w:val="22"/>
          <w:lang w:val="en-US"/>
        </w:rPr>
        <w:t xml:space="preserve">as </w:t>
      </w:r>
      <w:r w:rsidRPr="00F60342">
        <w:rPr>
          <w:sz w:val="22"/>
          <w:szCs w:val="22"/>
          <w:lang w:val="en-US"/>
        </w:rPr>
        <w:t>proposed in this paper.</w:t>
      </w:r>
      <w:r w:rsidR="00FB2271" w:rsidRPr="00F60342">
        <w:rPr>
          <w:b/>
          <w:bCs/>
          <w:sz w:val="22"/>
          <w:szCs w:val="22"/>
          <w:lang w:val="en-US"/>
        </w:rPr>
        <w:br/>
      </w:r>
    </w:p>
    <w:p w14:paraId="14623A16" w14:textId="6EFE79AD" w:rsidR="00C350E8" w:rsidRDefault="00C350E8" w:rsidP="00F60342">
      <w:pPr>
        <w:rPr>
          <w:lang w:val="en-US"/>
        </w:rPr>
      </w:pPr>
    </w:p>
    <w:sectPr w:rsidR="00C350E8">
      <w:headerReference w:type="default" r:id="rId12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AB91" w14:textId="77777777" w:rsidR="00F61844" w:rsidRDefault="00F61844">
      <w:pPr>
        <w:spacing w:after="0"/>
      </w:pPr>
      <w:r>
        <w:separator/>
      </w:r>
    </w:p>
  </w:endnote>
  <w:endnote w:type="continuationSeparator" w:id="0">
    <w:p w14:paraId="7ED72158" w14:textId="77777777" w:rsidR="00F61844" w:rsidRDefault="00F61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CA5D" w14:textId="77777777" w:rsidR="00F61844" w:rsidRDefault="00F61844">
      <w:pPr>
        <w:spacing w:after="0"/>
      </w:pPr>
      <w:r>
        <w:separator/>
      </w:r>
    </w:p>
  </w:footnote>
  <w:footnote w:type="continuationSeparator" w:id="0">
    <w:p w14:paraId="5A649B7B" w14:textId="77777777" w:rsidR="00F61844" w:rsidRDefault="00F618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DE3DC" w14:textId="77777777" w:rsidR="00C350E8" w:rsidRDefault="00C350E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34333"/>
    <w:multiLevelType w:val="hybridMultilevel"/>
    <w:tmpl w:val="8B50E808"/>
    <w:lvl w:ilvl="0" w:tplc="33D846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DE6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5CE7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7CC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300E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C48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CD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9291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C071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73473"/>
    <w:multiLevelType w:val="hybridMultilevel"/>
    <w:tmpl w:val="DFAA128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B4E9A"/>
    <w:multiLevelType w:val="hybridMultilevel"/>
    <w:tmpl w:val="4238ECFC"/>
    <w:lvl w:ilvl="0" w:tplc="02F600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5AF6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C2AD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AE08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44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9E869C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A19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03E66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E250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2C52280"/>
    <w:multiLevelType w:val="hybridMultilevel"/>
    <w:tmpl w:val="DFAA128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52060"/>
    <w:multiLevelType w:val="hybridMultilevel"/>
    <w:tmpl w:val="6C5C60AA"/>
    <w:lvl w:ilvl="0" w:tplc="C55CC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C38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0C0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74EF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3E28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6217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2E7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7CE0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9444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A60D9D"/>
    <w:multiLevelType w:val="multilevel"/>
    <w:tmpl w:val="9242704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D0A26"/>
    <w:multiLevelType w:val="multilevel"/>
    <w:tmpl w:val="301D0A26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34804BF2"/>
    <w:multiLevelType w:val="multilevel"/>
    <w:tmpl w:val="34804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87590"/>
    <w:multiLevelType w:val="hybridMultilevel"/>
    <w:tmpl w:val="D29C6524"/>
    <w:lvl w:ilvl="0" w:tplc="6CF0A9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B25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61A3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A4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2DE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00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A2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4D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6E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40139C"/>
    <w:multiLevelType w:val="multilevel"/>
    <w:tmpl w:val="12D6DF6E"/>
    <w:lvl w:ilvl="0">
      <w:start w:val="1"/>
      <w:numFmt w:val="lowerLetter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10" w15:restartNumberingAfterBreak="0">
    <w:nsid w:val="459E03AA"/>
    <w:multiLevelType w:val="multilevel"/>
    <w:tmpl w:val="FBB25E54"/>
    <w:lvl w:ilvl="0">
      <w:start w:val="1"/>
      <w:numFmt w:val="decimal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11" w15:restartNumberingAfterBreak="0">
    <w:nsid w:val="48C866DF"/>
    <w:multiLevelType w:val="multilevel"/>
    <w:tmpl w:val="48C866DF"/>
    <w:lvl w:ilvl="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12" w15:restartNumberingAfterBreak="0">
    <w:nsid w:val="4A295D8B"/>
    <w:multiLevelType w:val="multilevel"/>
    <w:tmpl w:val="B32E776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C6AB4"/>
    <w:multiLevelType w:val="multilevel"/>
    <w:tmpl w:val="4A5C6AB4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D836345"/>
    <w:multiLevelType w:val="hybridMultilevel"/>
    <w:tmpl w:val="DFAA128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F525C"/>
    <w:multiLevelType w:val="hybridMultilevel"/>
    <w:tmpl w:val="B1D0F696"/>
    <w:lvl w:ilvl="0" w:tplc="6F14E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AC05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F3EDBAE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45B0D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6A3E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F49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F00E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DABE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226E9"/>
    <w:multiLevelType w:val="hybridMultilevel"/>
    <w:tmpl w:val="C4103880"/>
    <w:lvl w:ilvl="0" w:tplc="EB301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00C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6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08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0F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8C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C3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0B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4FA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D27ADA"/>
    <w:multiLevelType w:val="hybridMultilevel"/>
    <w:tmpl w:val="203ABE1C"/>
    <w:lvl w:ilvl="0" w:tplc="CE0069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66594A"/>
    <w:multiLevelType w:val="hybridMultilevel"/>
    <w:tmpl w:val="4792348A"/>
    <w:lvl w:ilvl="0" w:tplc="0FCC5C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862B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CC2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E4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FC00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83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CF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CE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C22A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B402D7"/>
    <w:multiLevelType w:val="multilevel"/>
    <w:tmpl w:val="64E07B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12BAC"/>
    <w:multiLevelType w:val="multilevel"/>
    <w:tmpl w:val="48F42496"/>
    <w:lvl w:ilvl="0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69344BD4"/>
    <w:multiLevelType w:val="hybridMultilevel"/>
    <w:tmpl w:val="9FB4683A"/>
    <w:lvl w:ilvl="0" w:tplc="E962D1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4AD8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96AC8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AE37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9EFC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14D0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740D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ECE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1482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DE5F73"/>
    <w:multiLevelType w:val="hybridMultilevel"/>
    <w:tmpl w:val="770A474A"/>
    <w:lvl w:ilvl="0" w:tplc="5538C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F82B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22AE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892A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C7D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829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81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D2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47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622C05"/>
    <w:multiLevelType w:val="hybridMultilevel"/>
    <w:tmpl w:val="CB0655B6"/>
    <w:lvl w:ilvl="0" w:tplc="8B6C1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B47B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546D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62C5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9E19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4A24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466E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2B3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18B3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3"/>
  </w:num>
  <w:num w:numId="5">
    <w:abstractNumId w:val="6"/>
  </w:num>
  <w:num w:numId="6">
    <w:abstractNumId w:val="11"/>
  </w:num>
  <w:num w:numId="7">
    <w:abstractNumId w:val="22"/>
  </w:num>
  <w:num w:numId="8">
    <w:abstractNumId w:val="18"/>
  </w:num>
  <w:num w:numId="9">
    <w:abstractNumId w:val="8"/>
  </w:num>
  <w:num w:numId="10">
    <w:abstractNumId w:val="12"/>
  </w:num>
  <w:num w:numId="11">
    <w:abstractNumId w:val="20"/>
  </w:num>
  <w:num w:numId="12">
    <w:abstractNumId w:val="9"/>
  </w:num>
  <w:num w:numId="13">
    <w:abstractNumId w:val="17"/>
  </w:num>
  <w:num w:numId="14">
    <w:abstractNumId w:val="19"/>
  </w:num>
  <w:num w:numId="15">
    <w:abstractNumId w:val="2"/>
  </w:num>
  <w:num w:numId="16">
    <w:abstractNumId w:val="16"/>
  </w:num>
  <w:num w:numId="17">
    <w:abstractNumId w:val="4"/>
  </w:num>
  <w:num w:numId="18">
    <w:abstractNumId w:val="23"/>
  </w:num>
  <w:num w:numId="19">
    <w:abstractNumId w:val="0"/>
  </w:num>
  <w:num w:numId="20">
    <w:abstractNumId w:val="15"/>
  </w:num>
  <w:num w:numId="21">
    <w:abstractNumId w:val="21"/>
  </w:num>
  <w:num w:numId="22">
    <w:abstractNumId w:val="14"/>
  </w:num>
  <w:num w:numId="23">
    <w:abstractNumId w:val="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19"/>
    <w:rsid w:val="0001041E"/>
    <w:rsid w:val="00013ECF"/>
    <w:rsid w:val="000141D8"/>
    <w:rsid w:val="00020936"/>
    <w:rsid w:val="00021003"/>
    <w:rsid w:val="00022E4A"/>
    <w:rsid w:val="00022E6C"/>
    <w:rsid w:val="00023463"/>
    <w:rsid w:val="00025990"/>
    <w:rsid w:val="000266DD"/>
    <w:rsid w:val="00032D56"/>
    <w:rsid w:val="000345E4"/>
    <w:rsid w:val="0003711D"/>
    <w:rsid w:val="00043E25"/>
    <w:rsid w:val="0004575F"/>
    <w:rsid w:val="00046984"/>
    <w:rsid w:val="00047AB3"/>
    <w:rsid w:val="00050E2D"/>
    <w:rsid w:val="0005310C"/>
    <w:rsid w:val="000533C8"/>
    <w:rsid w:val="00055E30"/>
    <w:rsid w:val="0005777A"/>
    <w:rsid w:val="00062124"/>
    <w:rsid w:val="00062E96"/>
    <w:rsid w:val="00066856"/>
    <w:rsid w:val="00070F86"/>
    <w:rsid w:val="00071113"/>
    <w:rsid w:val="00072AAF"/>
    <w:rsid w:val="00072DD2"/>
    <w:rsid w:val="000745FC"/>
    <w:rsid w:val="0009622E"/>
    <w:rsid w:val="000A038A"/>
    <w:rsid w:val="000A0B50"/>
    <w:rsid w:val="000A6C94"/>
    <w:rsid w:val="000B1216"/>
    <w:rsid w:val="000B14A6"/>
    <w:rsid w:val="000B4C34"/>
    <w:rsid w:val="000C0D8F"/>
    <w:rsid w:val="000C6598"/>
    <w:rsid w:val="000D21C2"/>
    <w:rsid w:val="000D5884"/>
    <w:rsid w:val="000D759A"/>
    <w:rsid w:val="000E04EC"/>
    <w:rsid w:val="000E0CB9"/>
    <w:rsid w:val="000E460E"/>
    <w:rsid w:val="000F2C43"/>
    <w:rsid w:val="0011202E"/>
    <w:rsid w:val="00116BDF"/>
    <w:rsid w:val="00127437"/>
    <w:rsid w:val="001302A2"/>
    <w:rsid w:val="00130F69"/>
    <w:rsid w:val="00131006"/>
    <w:rsid w:val="001319E6"/>
    <w:rsid w:val="0013241F"/>
    <w:rsid w:val="001359E7"/>
    <w:rsid w:val="001416CC"/>
    <w:rsid w:val="00142AB1"/>
    <w:rsid w:val="00142F65"/>
    <w:rsid w:val="00143552"/>
    <w:rsid w:val="0015094A"/>
    <w:rsid w:val="00156EEC"/>
    <w:rsid w:val="001602DF"/>
    <w:rsid w:val="001766AB"/>
    <w:rsid w:val="00182401"/>
    <w:rsid w:val="00183134"/>
    <w:rsid w:val="00190574"/>
    <w:rsid w:val="00191527"/>
    <w:rsid w:val="00191E6B"/>
    <w:rsid w:val="001B5C2B"/>
    <w:rsid w:val="001B77E2"/>
    <w:rsid w:val="001C3627"/>
    <w:rsid w:val="001D25E6"/>
    <w:rsid w:val="001D4C82"/>
    <w:rsid w:val="001E2EB5"/>
    <w:rsid w:val="001E41F3"/>
    <w:rsid w:val="001E5B46"/>
    <w:rsid w:val="001F0A08"/>
    <w:rsid w:val="001F151F"/>
    <w:rsid w:val="001F2EB0"/>
    <w:rsid w:val="001F3B42"/>
    <w:rsid w:val="001F6B98"/>
    <w:rsid w:val="00201B4F"/>
    <w:rsid w:val="00203EFC"/>
    <w:rsid w:val="00212096"/>
    <w:rsid w:val="002153AE"/>
    <w:rsid w:val="00216490"/>
    <w:rsid w:val="00222F67"/>
    <w:rsid w:val="00223E51"/>
    <w:rsid w:val="0022770C"/>
    <w:rsid w:val="00231568"/>
    <w:rsid w:val="00232FD1"/>
    <w:rsid w:val="00233680"/>
    <w:rsid w:val="00240CF1"/>
    <w:rsid w:val="00241597"/>
    <w:rsid w:val="002432CC"/>
    <w:rsid w:val="0024668B"/>
    <w:rsid w:val="00247BCD"/>
    <w:rsid w:val="00251EDC"/>
    <w:rsid w:val="00254A54"/>
    <w:rsid w:val="00254D04"/>
    <w:rsid w:val="002605CF"/>
    <w:rsid w:val="00273DFE"/>
    <w:rsid w:val="00275D12"/>
    <w:rsid w:val="00275E36"/>
    <w:rsid w:val="0027780F"/>
    <w:rsid w:val="00292E58"/>
    <w:rsid w:val="002941A3"/>
    <w:rsid w:val="002954BE"/>
    <w:rsid w:val="002978C9"/>
    <w:rsid w:val="002A0A27"/>
    <w:rsid w:val="002A3C0A"/>
    <w:rsid w:val="002A646F"/>
    <w:rsid w:val="002A6868"/>
    <w:rsid w:val="002A6BBA"/>
    <w:rsid w:val="002A7210"/>
    <w:rsid w:val="002B1A87"/>
    <w:rsid w:val="002B3C88"/>
    <w:rsid w:val="002C3DF4"/>
    <w:rsid w:val="002C6661"/>
    <w:rsid w:val="002D3F60"/>
    <w:rsid w:val="002D6A85"/>
    <w:rsid w:val="002E0386"/>
    <w:rsid w:val="002E48BE"/>
    <w:rsid w:val="002E6115"/>
    <w:rsid w:val="002F22F7"/>
    <w:rsid w:val="002F4FF2"/>
    <w:rsid w:val="002F5145"/>
    <w:rsid w:val="002F6340"/>
    <w:rsid w:val="00300763"/>
    <w:rsid w:val="00301C93"/>
    <w:rsid w:val="00305C60"/>
    <w:rsid w:val="00305ECD"/>
    <w:rsid w:val="003065FB"/>
    <w:rsid w:val="00310EDF"/>
    <w:rsid w:val="00315BD4"/>
    <w:rsid w:val="00316461"/>
    <w:rsid w:val="003167C3"/>
    <w:rsid w:val="00320243"/>
    <w:rsid w:val="00324251"/>
    <w:rsid w:val="00324E79"/>
    <w:rsid w:val="0032584E"/>
    <w:rsid w:val="00330643"/>
    <w:rsid w:val="003342FC"/>
    <w:rsid w:val="003344C4"/>
    <w:rsid w:val="00343134"/>
    <w:rsid w:val="00345173"/>
    <w:rsid w:val="00350012"/>
    <w:rsid w:val="003500D7"/>
    <w:rsid w:val="003509FF"/>
    <w:rsid w:val="00353CF4"/>
    <w:rsid w:val="003552F6"/>
    <w:rsid w:val="003554E8"/>
    <w:rsid w:val="003602B5"/>
    <w:rsid w:val="003614B0"/>
    <w:rsid w:val="003617F4"/>
    <w:rsid w:val="003658C8"/>
    <w:rsid w:val="003673DA"/>
    <w:rsid w:val="00370766"/>
    <w:rsid w:val="00371954"/>
    <w:rsid w:val="00374198"/>
    <w:rsid w:val="00374998"/>
    <w:rsid w:val="0037713C"/>
    <w:rsid w:val="00382B4A"/>
    <w:rsid w:val="00383C7B"/>
    <w:rsid w:val="0039050F"/>
    <w:rsid w:val="0039226E"/>
    <w:rsid w:val="0039260D"/>
    <w:rsid w:val="00394E81"/>
    <w:rsid w:val="003963A1"/>
    <w:rsid w:val="003A3197"/>
    <w:rsid w:val="003A38C3"/>
    <w:rsid w:val="003A59CB"/>
    <w:rsid w:val="003A7756"/>
    <w:rsid w:val="003B0BAF"/>
    <w:rsid w:val="003B2CE5"/>
    <w:rsid w:val="003B3E83"/>
    <w:rsid w:val="003B79F5"/>
    <w:rsid w:val="003C1394"/>
    <w:rsid w:val="003C2CA3"/>
    <w:rsid w:val="003C4474"/>
    <w:rsid w:val="003C6819"/>
    <w:rsid w:val="003C6A70"/>
    <w:rsid w:val="003C77A8"/>
    <w:rsid w:val="003E0714"/>
    <w:rsid w:val="003E196B"/>
    <w:rsid w:val="003E29EF"/>
    <w:rsid w:val="003F1BD8"/>
    <w:rsid w:val="003F2CDC"/>
    <w:rsid w:val="003F5CD9"/>
    <w:rsid w:val="00401225"/>
    <w:rsid w:val="00411094"/>
    <w:rsid w:val="00413493"/>
    <w:rsid w:val="00413773"/>
    <w:rsid w:val="00413BE2"/>
    <w:rsid w:val="00417E62"/>
    <w:rsid w:val="00422535"/>
    <w:rsid w:val="00422773"/>
    <w:rsid w:val="00435765"/>
    <w:rsid w:val="00435799"/>
    <w:rsid w:val="00436232"/>
    <w:rsid w:val="00436BAB"/>
    <w:rsid w:val="00440445"/>
    <w:rsid w:val="00440825"/>
    <w:rsid w:val="00443403"/>
    <w:rsid w:val="0044737E"/>
    <w:rsid w:val="00457535"/>
    <w:rsid w:val="0047128C"/>
    <w:rsid w:val="00476FFA"/>
    <w:rsid w:val="004807B9"/>
    <w:rsid w:val="004855D6"/>
    <w:rsid w:val="004903E2"/>
    <w:rsid w:val="0049669A"/>
    <w:rsid w:val="00497F14"/>
    <w:rsid w:val="004A4BEC"/>
    <w:rsid w:val="004B449F"/>
    <w:rsid w:val="004B45A4"/>
    <w:rsid w:val="004B68EB"/>
    <w:rsid w:val="004B79CB"/>
    <w:rsid w:val="004C1E90"/>
    <w:rsid w:val="004C23E7"/>
    <w:rsid w:val="004D05F0"/>
    <w:rsid w:val="004D077E"/>
    <w:rsid w:val="004D29B4"/>
    <w:rsid w:val="004E1006"/>
    <w:rsid w:val="004E6F8B"/>
    <w:rsid w:val="004F07E5"/>
    <w:rsid w:val="004F2DB9"/>
    <w:rsid w:val="00502543"/>
    <w:rsid w:val="00502F02"/>
    <w:rsid w:val="00505B09"/>
    <w:rsid w:val="0050780D"/>
    <w:rsid w:val="00511527"/>
    <w:rsid w:val="0051277C"/>
    <w:rsid w:val="00517382"/>
    <w:rsid w:val="005275CB"/>
    <w:rsid w:val="00530A76"/>
    <w:rsid w:val="00535CB1"/>
    <w:rsid w:val="0054172E"/>
    <w:rsid w:val="00541849"/>
    <w:rsid w:val="0054453D"/>
    <w:rsid w:val="005471A9"/>
    <w:rsid w:val="00554865"/>
    <w:rsid w:val="00556AA6"/>
    <w:rsid w:val="005570F3"/>
    <w:rsid w:val="0055721A"/>
    <w:rsid w:val="00560F00"/>
    <w:rsid w:val="00564940"/>
    <w:rsid w:val="005651FD"/>
    <w:rsid w:val="00574E44"/>
    <w:rsid w:val="00580AB5"/>
    <w:rsid w:val="00582BB8"/>
    <w:rsid w:val="005842E0"/>
    <w:rsid w:val="00584F29"/>
    <w:rsid w:val="005900B8"/>
    <w:rsid w:val="00592829"/>
    <w:rsid w:val="0059653F"/>
    <w:rsid w:val="00597BF4"/>
    <w:rsid w:val="005A050F"/>
    <w:rsid w:val="005A6150"/>
    <w:rsid w:val="005A634D"/>
    <w:rsid w:val="005B25F0"/>
    <w:rsid w:val="005C11F0"/>
    <w:rsid w:val="005C2DF4"/>
    <w:rsid w:val="005C6876"/>
    <w:rsid w:val="005C6A47"/>
    <w:rsid w:val="005D0BDD"/>
    <w:rsid w:val="005D196C"/>
    <w:rsid w:val="005D5F61"/>
    <w:rsid w:val="005D7121"/>
    <w:rsid w:val="005E2C44"/>
    <w:rsid w:val="005F163F"/>
    <w:rsid w:val="005F501D"/>
    <w:rsid w:val="00600070"/>
    <w:rsid w:val="00600826"/>
    <w:rsid w:val="00601214"/>
    <w:rsid w:val="0060287A"/>
    <w:rsid w:val="00602AAA"/>
    <w:rsid w:val="0060594C"/>
    <w:rsid w:val="00606094"/>
    <w:rsid w:val="00607783"/>
    <w:rsid w:val="00610459"/>
    <w:rsid w:val="0061048B"/>
    <w:rsid w:val="0061351B"/>
    <w:rsid w:val="00621967"/>
    <w:rsid w:val="006249F3"/>
    <w:rsid w:val="006300B5"/>
    <w:rsid w:val="00630955"/>
    <w:rsid w:val="00631EA0"/>
    <w:rsid w:val="00635F39"/>
    <w:rsid w:val="00641B09"/>
    <w:rsid w:val="00642529"/>
    <w:rsid w:val="00643317"/>
    <w:rsid w:val="006530F8"/>
    <w:rsid w:val="00661116"/>
    <w:rsid w:val="00661775"/>
    <w:rsid w:val="00662F50"/>
    <w:rsid w:val="00670840"/>
    <w:rsid w:val="00671D2B"/>
    <w:rsid w:val="00674314"/>
    <w:rsid w:val="00674B45"/>
    <w:rsid w:val="00681AD2"/>
    <w:rsid w:val="00684B31"/>
    <w:rsid w:val="0068622D"/>
    <w:rsid w:val="00691672"/>
    <w:rsid w:val="0069502F"/>
    <w:rsid w:val="00695707"/>
    <w:rsid w:val="006967FA"/>
    <w:rsid w:val="006A30F0"/>
    <w:rsid w:val="006A5373"/>
    <w:rsid w:val="006A5AB3"/>
    <w:rsid w:val="006A75A0"/>
    <w:rsid w:val="006B5418"/>
    <w:rsid w:val="006C2879"/>
    <w:rsid w:val="006C2F95"/>
    <w:rsid w:val="006C5B37"/>
    <w:rsid w:val="006D0687"/>
    <w:rsid w:val="006D4483"/>
    <w:rsid w:val="006D66E8"/>
    <w:rsid w:val="006D6865"/>
    <w:rsid w:val="006E1534"/>
    <w:rsid w:val="006E21FB"/>
    <w:rsid w:val="006E292A"/>
    <w:rsid w:val="006E2AB6"/>
    <w:rsid w:val="006F3543"/>
    <w:rsid w:val="006F7E21"/>
    <w:rsid w:val="007046FF"/>
    <w:rsid w:val="00710497"/>
    <w:rsid w:val="00712028"/>
    <w:rsid w:val="00712563"/>
    <w:rsid w:val="00714B2E"/>
    <w:rsid w:val="007252B2"/>
    <w:rsid w:val="00725509"/>
    <w:rsid w:val="00727AC1"/>
    <w:rsid w:val="007320E7"/>
    <w:rsid w:val="00733074"/>
    <w:rsid w:val="00736A21"/>
    <w:rsid w:val="0074184E"/>
    <w:rsid w:val="00741B06"/>
    <w:rsid w:val="007426B3"/>
    <w:rsid w:val="007439B9"/>
    <w:rsid w:val="007445E5"/>
    <w:rsid w:val="00751F71"/>
    <w:rsid w:val="00752D28"/>
    <w:rsid w:val="0075601C"/>
    <w:rsid w:val="00766A27"/>
    <w:rsid w:val="0077289A"/>
    <w:rsid w:val="00775BB0"/>
    <w:rsid w:val="007760E6"/>
    <w:rsid w:val="00780929"/>
    <w:rsid w:val="0078368D"/>
    <w:rsid w:val="00787E4D"/>
    <w:rsid w:val="007938F2"/>
    <w:rsid w:val="0079706A"/>
    <w:rsid w:val="007A1801"/>
    <w:rsid w:val="007A3158"/>
    <w:rsid w:val="007B1902"/>
    <w:rsid w:val="007B4183"/>
    <w:rsid w:val="007B512A"/>
    <w:rsid w:val="007B5FD5"/>
    <w:rsid w:val="007B75E6"/>
    <w:rsid w:val="007B7F7D"/>
    <w:rsid w:val="007C2097"/>
    <w:rsid w:val="007C2D51"/>
    <w:rsid w:val="007C2F14"/>
    <w:rsid w:val="007C653D"/>
    <w:rsid w:val="007C724E"/>
    <w:rsid w:val="007C7597"/>
    <w:rsid w:val="007D5DE7"/>
    <w:rsid w:val="007D6011"/>
    <w:rsid w:val="007E0496"/>
    <w:rsid w:val="007E398B"/>
    <w:rsid w:val="007E557F"/>
    <w:rsid w:val="007E6510"/>
    <w:rsid w:val="007F0625"/>
    <w:rsid w:val="00801BA8"/>
    <w:rsid w:val="008036DB"/>
    <w:rsid w:val="008045A6"/>
    <w:rsid w:val="00812765"/>
    <w:rsid w:val="00814EEC"/>
    <w:rsid w:val="0081753E"/>
    <w:rsid w:val="00820B04"/>
    <w:rsid w:val="00820C30"/>
    <w:rsid w:val="008275AA"/>
    <w:rsid w:val="008302F3"/>
    <w:rsid w:val="008351DD"/>
    <w:rsid w:val="0083527F"/>
    <w:rsid w:val="00852011"/>
    <w:rsid w:val="00853929"/>
    <w:rsid w:val="008551B8"/>
    <w:rsid w:val="00856A30"/>
    <w:rsid w:val="00857CE4"/>
    <w:rsid w:val="00866AD0"/>
    <w:rsid w:val="008672BE"/>
    <w:rsid w:val="008672D3"/>
    <w:rsid w:val="00870EE7"/>
    <w:rsid w:val="00875CCA"/>
    <w:rsid w:val="0087692C"/>
    <w:rsid w:val="00883B6F"/>
    <w:rsid w:val="008902BC"/>
    <w:rsid w:val="00890FB2"/>
    <w:rsid w:val="00896342"/>
    <w:rsid w:val="008A0451"/>
    <w:rsid w:val="008A051B"/>
    <w:rsid w:val="008A3B86"/>
    <w:rsid w:val="008A5E86"/>
    <w:rsid w:val="008A5F08"/>
    <w:rsid w:val="008B72B0"/>
    <w:rsid w:val="008C149F"/>
    <w:rsid w:val="008C19B4"/>
    <w:rsid w:val="008C444C"/>
    <w:rsid w:val="008D357F"/>
    <w:rsid w:val="008E4502"/>
    <w:rsid w:val="008E4659"/>
    <w:rsid w:val="008E7FB6"/>
    <w:rsid w:val="008F686C"/>
    <w:rsid w:val="009022BE"/>
    <w:rsid w:val="00906594"/>
    <w:rsid w:val="00906E54"/>
    <w:rsid w:val="00910508"/>
    <w:rsid w:val="00910924"/>
    <w:rsid w:val="009156D1"/>
    <w:rsid w:val="00915A10"/>
    <w:rsid w:val="00917034"/>
    <w:rsid w:val="00917C15"/>
    <w:rsid w:val="00917E0E"/>
    <w:rsid w:val="00920903"/>
    <w:rsid w:val="00923FFC"/>
    <w:rsid w:val="009257DE"/>
    <w:rsid w:val="00933BEB"/>
    <w:rsid w:val="0093578B"/>
    <w:rsid w:val="00935A70"/>
    <w:rsid w:val="00943DC1"/>
    <w:rsid w:val="00944700"/>
    <w:rsid w:val="00945CB4"/>
    <w:rsid w:val="00945CB6"/>
    <w:rsid w:val="0095215E"/>
    <w:rsid w:val="0095419E"/>
    <w:rsid w:val="00955782"/>
    <w:rsid w:val="00956CBF"/>
    <w:rsid w:val="009629FD"/>
    <w:rsid w:val="00963D50"/>
    <w:rsid w:val="00965C45"/>
    <w:rsid w:val="00966073"/>
    <w:rsid w:val="00967BFF"/>
    <w:rsid w:val="00971855"/>
    <w:rsid w:val="00976D04"/>
    <w:rsid w:val="009847E3"/>
    <w:rsid w:val="00986316"/>
    <w:rsid w:val="00986D55"/>
    <w:rsid w:val="009958CE"/>
    <w:rsid w:val="009A10AB"/>
    <w:rsid w:val="009A4973"/>
    <w:rsid w:val="009A4AB3"/>
    <w:rsid w:val="009A592F"/>
    <w:rsid w:val="009B2FA3"/>
    <w:rsid w:val="009B3291"/>
    <w:rsid w:val="009C1C12"/>
    <w:rsid w:val="009C61B9"/>
    <w:rsid w:val="009D77F0"/>
    <w:rsid w:val="009E0DA6"/>
    <w:rsid w:val="009E1118"/>
    <w:rsid w:val="009E3297"/>
    <w:rsid w:val="009E35E5"/>
    <w:rsid w:val="009E49EB"/>
    <w:rsid w:val="009E617D"/>
    <w:rsid w:val="009E74D8"/>
    <w:rsid w:val="009F2610"/>
    <w:rsid w:val="009F7C5D"/>
    <w:rsid w:val="00A01C4E"/>
    <w:rsid w:val="00A055C2"/>
    <w:rsid w:val="00A07584"/>
    <w:rsid w:val="00A10F71"/>
    <w:rsid w:val="00A122CA"/>
    <w:rsid w:val="00A1343B"/>
    <w:rsid w:val="00A140DD"/>
    <w:rsid w:val="00A17D54"/>
    <w:rsid w:val="00A2600A"/>
    <w:rsid w:val="00A2613B"/>
    <w:rsid w:val="00A3111C"/>
    <w:rsid w:val="00A32441"/>
    <w:rsid w:val="00A3669C"/>
    <w:rsid w:val="00A424E0"/>
    <w:rsid w:val="00A44971"/>
    <w:rsid w:val="00A4553E"/>
    <w:rsid w:val="00A46E59"/>
    <w:rsid w:val="00A47E70"/>
    <w:rsid w:val="00A51175"/>
    <w:rsid w:val="00A52F53"/>
    <w:rsid w:val="00A553CF"/>
    <w:rsid w:val="00A63A3A"/>
    <w:rsid w:val="00A72DCE"/>
    <w:rsid w:val="00A73DC1"/>
    <w:rsid w:val="00A752C5"/>
    <w:rsid w:val="00A80D0D"/>
    <w:rsid w:val="00A83ECE"/>
    <w:rsid w:val="00A84816"/>
    <w:rsid w:val="00A87FAB"/>
    <w:rsid w:val="00A9104D"/>
    <w:rsid w:val="00AA2890"/>
    <w:rsid w:val="00AA37D2"/>
    <w:rsid w:val="00AA3A39"/>
    <w:rsid w:val="00AB04B1"/>
    <w:rsid w:val="00AB1380"/>
    <w:rsid w:val="00AB271A"/>
    <w:rsid w:val="00AB4629"/>
    <w:rsid w:val="00AB72C3"/>
    <w:rsid w:val="00AC3844"/>
    <w:rsid w:val="00AC4794"/>
    <w:rsid w:val="00AC5089"/>
    <w:rsid w:val="00AD5223"/>
    <w:rsid w:val="00AD7C25"/>
    <w:rsid w:val="00AE4D95"/>
    <w:rsid w:val="00AE7CBD"/>
    <w:rsid w:val="00AF16FA"/>
    <w:rsid w:val="00AF521E"/>
    <w:rsid w:val="00AF6B24"/>
    <w:rsid w:val="00B03597"/>
    <w:rsid w:val="00B06ABE"/>
    <w:rsid w:val="00B076C6"/>
    <w:rsid w:val="00B07772"/>
    <w:rsid w:val="00B1394E"/>
    <w:rsid w:val="00B258BB"/>
    <w:rsid w:val="00B26EEA"/>
    <w:rsid w:val="00B357DE"/>
    <w:rsid w:val="00B43444"/>
    <w:rsid w:val="00B4581E"/>
    <w:rsid w:val="00B4784A"/>
    <w:rsid w:val="00B47938"/>
    <w:rsid w:val="00B520D4"/>
    <w:rsid w:val="00B52303"/>
    <w:rsid w:val="00B53D3B"/>
    <w:rsid w:val="00B57359"/>
    <w:rsid w:val="00B61DA7"/>
    <w:rsid w:val="00B661F4"/>
    <w:rsid w:val="00B66361"/>
    <w:rsid w:val="00B66D06"/>
    <w:rsid w:val="00B708C5"/>
    <w:rsid w:val="00B70D58"/>
    <w:rsid w:val="00B7236E"/>
    <w:rsid w:val="00B72AC8"/>
    <w:rsid w:val="00B734F2"/>
    <w:rsid w:val="00B82B94"/>
    <w:rsid w:val="00B84377"/>
    <w:rsid w:val="00B85A04"/>
    <w:rsid w:val="00B91267"/>
    <w:rsid w:val="00B917AC"/>
    <w:rsid w:val="00B9268B"/>
    <w:rsid w:val="00B92835"/>
    <w:rsid w:val="00B940B1"/>
    <w:rsid w:val="00BA3ACC"/>
    <w:rsid w:val="00BA53DF"/>
    <w:rsid w:val="00BA59C6"/>
    <w:rsid w:val="00BB5CA7"/>
    <w:rsid w:val="00BB5DFC"/>
    <w:rsid w:val="00BC0575"/>
    <w:rsid w:val="00BC05EB"/>
    <w:rsid w:val="00BC2814"/>
    <w:rsid w:val="00BC4BFF"/>
    <w:rsid w:val="00BC6E65"/>
    <w:rsid w:val="00BC7C3B"/>
    <w:rsid w:val="00BD0266"/>
    <w:rsid w:val="00BD279D"/>
    <w:rsid w:val="00BD3B6F"/>
    <w:rsid w:val="00BD7161"/>
    <w:rsid w:val="00BE051C"/>
    <w:rsid w:val="00BE2B86"/>
    <w:rsid w:val="00BE4AE1"/>
    <w:rsid w:val="00BE4DF7"/>
    <w:rsid w:val="00BE7DF2"/>
    <w:rsid w:val="00BF2FE2"/>
    <w:rsid w:val="00BF3228"/>
    <w:rsid w:val="00C05C05"/>
    <w:rsid w:val="00C0610D"/>
    <w:rsid w:val="00C1355F"/>
    <w:rsid w:val="00C174F4"/>
    <w:rsid w:val="00C21836"/>
    <w:rsid w:val="00C2714A"/>
    <w:rsid w:val="00C31593"/>
    <w:rsid w:val="00C350E8"/>
    <w:rsid w:val="00C37922"/>
    <w:rsid w:val="00C415C3"/>
    <w:rsid w:val="00C42FC8"/>
    <w:rsid w:val="00C50A2F"/>
    <w:rsid w:val="00C531A3"/>
    <w:rsid w:val="00C55C07"/>
    <w:rsid w:val="00C561FF"/>
    <w:rsid w:val="00C60F9B"/>
    <w:rsid w:val="00C611F8"/>
    <w:rsid w:val="00C713E0"/>
    <w:rsid w:val="00C71439"/>
    <w:rsid w:val="00C7398E"/>
    <w:rsid w:val="00C74155"/>
    <w:rsid w:val="00C80DA6"/>
    <w:rsid w:val="00C8257F"/>
    <w:rsid w:val="00C83E4E"/>
    <w:rsid w:val="00C84595"/>
    <w:rsid w:val="00C85AD4"/>
    <w:rsid w:val="00C87FA3"/>
    <w:rsid w:val="00C90CF4"/>
    <w:rsid w:val="00C95985"/>
    <w:rsid w:val="00C95ED9"/>
    <w:rsid w:val="00C96C84"/>
    <w:rsid w:val="00C96EAE"/>
    <w:rsid w:val="00C9780B"/>
    <w:rsid w:val="00CA2EA4"/>
    <w:rsid w:val="00CA3304"/>
    <w:rsid w:val="00CA7D10"/>
    <w:rsid w:val="00CB1493"/>
    <w:rsid w:val="00CB2727"/>
    <w:rsid w:val="00CB4100"/>
    <w:rsid w:val="00CB6A9E"/>
    <w:rsid w:val="00CB729B"/>
    <w:rsid w:val="00CC0AA5"/>
    <w:rsid w:val="00CC30BB"/>
    <w:rsid w:val="00CC5026"/>
    <w:rsid w:val="00CC5D8A"/>
    <w:rsid w:val="00CD04EC"/>
    <w:rsid w:val="00CD2478"/>
    <w:rsid w:val="00CD51C3"/>
    <w:rsid w:val="00CD541D"/>
    <w:rsid w:val="00CD5552"/>
    <w:rsid w:val="00CE22D1"/>
    <w:rsid w:val="00CE4346"/>
    <w:rsid w:val="00CF0EE8"/>
    <w:rsid w:val="00CF1FB5"/>
    <w:rsid w:val="00CF334A"/>
    <w:rsid w:val="00CF39F5"/>
    <w:rsid w:val="00D02D0A"/>
    <w:rsid w:val="00D11584"/>
    <w:rsid w:val="00D12FF1"/>
    <w:rsid w:val="00D14DC5"/>
    <w:rsid w:val="00D15369"/>
    <w:rsid w:val="00D40564"/>
    <w:rsid w:val="00D45334"/>
    <w:rsid w:val="00D50C2F"/>
    <w:rsid w:val="00D50F79"/>
    <w:rsid w:val="00D51C49"/>
    <w:rsid w:val="00D53BE5"/>
    <w:rsid w:val="00D6142C"/>
    <w:rsid w:val="00D62A97"/>
    <w:rsid w:val="00D641A9"/>
    <w:rsid w:val="00D65761"/>
    <w:rsid w:val="00D722F8"/>
    <w:rsid w:val="00D8622C"/>
    <w:rsid w:val="00D908E8"/>
    <w:rsid w:val="00D90B1E"/>
    <w:rsid w:val="00D94385"/>
    <w:rsid w:val="00D94AE5"/>
    <w:rsid w:val="00D95DB0"/>
    <w:rsid w:val="00D97DDB"/>
    <w:rsid w:val="00DA3BD8"/>
    <w:rsid w:val="00DA5B4F"/>
    <w:rsid w:val="00DA6BB9"/>
    <w:rsid w:val="00DA7A02"/>
    <w:rsid w:val="00DB0493"/>
    <w:rsid w:val="00DB4DE6"/>
    <w:rsid w:val="00DB72BB"/>
    <w:rsid w:val="00DB7B2E"/>
    <w:rsid w:val="00DB7B36"/>
    <w:rsid w:val="00DC010F"/>
    <w:rsid w:val="00DC0691"/>
    <w:rsid w:val="00DC2EEA"/>
    <w:rsid w:val="00DC5FEF"/>
    <w:rsid w:val="00DD33EB"/>
    <w:rsid w:val="00DD7C38"/>
    <w:rsid w:val="00DE2966"/>
    <w:rsid w:val="00DE304A"/>
    <w:rsid w:val="00DE76F3"/>
    <w:rsid w:val="00E00738"/>
    <w:rsid w:val="00E015DE"/>
    <w:rsid w:val="00E1211C"/>
    <w:rsid w:val="00E159F8"/>
    <w:rsid w:val="00E20C94"/>
    <w:rsid w:val="00E22776"/>
    <w:rsid w:val="00E23A56"/>
    <w:rsid w:val="00E24619"/>
    <w:rsid w:val="00E247F7"/>
    <w:rsid w:val="00E27041"/>
    <w:rsid w:val="00E31494"/>
    <w:rsid w:val="00E33B63"/>
    <w:rsid w:val="00E35575"/>
    <w:rsid w:val="00E4306D"/>
    <w:rsid w:val="00E45178"/>
    <w:rsid w:val="00E46F8F"/>
    <w:rsid w:val="00E55901"/>
    <w:rsid w:val="00E65E8A"/>
    <w:rsid w:val="00E668E7"/>
    <w:rsid w:val="00E67046"/>
    <w:rsid w:val="00E72C33"/>
    <w:rsid w:val="00E83BD0"/>
    <w:rsid w:val="00E90A16"/>
    <w:rsid w:val="00E924C6"/>
    <w:rsid w:val="00E92AC1"/>
    <w:rsid w:val="00E93A0A"/>
    <w:rsid w:val="00E9497F"/>
    <w:rsid w:val="00E96B3C"/>
    <w:rsid w:val="00E9749D"/>
    <w:rsid w:val="00EA15FE"/>
    <w:rsid w:val="00EA76BB"/>
    <w:rsid w:val="00EB3FE7"/>
    <w:rsid w:val="00EB7BAC"/>
    <w:rsid w:val="00EC0A6B"/>
    <w:rsid w:val="00EC11EB"/>
    <w:rsid w:val="00EC3603"/>
    <w:rsid w:val="00EC397E"/>
    <w:rsid w:val="00EC5431"/>
    <w:rsid w:val="00EC6307"/>
    <w:rsid w:val="00ED3D47"/>
    <w:rsid w:val="00EE1126"/>
    <w:rsid w:val="00EE6A83"/>
    <w:rsid w:val="00EE7D7C"/>
    <w:rsid w:val="00EE7FCF"/>
    <w:rsid w:val="00EF44FB"/>
    <w:rsid w:val="00F00435"/>
    <w:rsid w:val="00F00B60"/>
    <w:rsid w:val="00F022B3"/>
    <w:rsid w:val="00F02E5B"/>
    <w:rsid w:val="00F11ABE"/>
    <w:rsid w:val="00F1278B"/>
    <w:rsid w:val="00F13DDD"/>
    <w:rsid w:val="00F140ED"/>
    <w:rsid w:val="00F147EC"/>
    <w:rsid w:val="00F2011F"/>
    <w:rsid w:val="00F21127"/>
    <w:rsid w:val="00F21CC1"/>
    <w:rsid w:val="00F245EF"/>
    <w:rsid w:val="00F25D98"/>
    <w:rsid w:val="00F26950"/>
    <w:rsid w:val="00F27003"/>
    <w:rsid w:val="00F276A2"/>
    <w:rsid w:val="00F300FB"/>
    <w:rsid w:val="00F32681"/>
    <w:rsid w:val="00F332A9"/>
    <w:rsid w:val="00F34816"/>
    <w:rsid w:val="00F35FFC"/>
    <w:rsid w:val="00F402F8"/>
    <w:rsid w:val="00F403D8"/>
    <w:rsid w:val="00F40921"/>
    <w:rsid w:val="00F432E2"/>
    <w:rsid w:val="00F452A7"/>
    <w:rsid w:val="00F52C65"/>
    <w:rsid w:val="00F54969"/>
    <w:rsid w:val="00F60342"/>
    <w:rsid w:val="00F61844"/>
    <w:rsid w:val="00F6384E"/>
    <w:rsid w:val="00F71A8C"/>
    <w:rsid w:val="00F7227A"/>
    <w:rsid w:val="00F749A6"/>
    <w:rsid w:val="00F7680F"/>
    <w:rsid w:val="00F82177"/>
    <w:rsid w:val="00F831EE"/>
    <w:rsid w:val="00F8336A"/>
    <w:rsid w:val="00F8387A"/>
    <w:rsid w:val="00F86788"/>
    <w:rsid w:val="00F86F04"/>
    <w:rsid w:val="00F87B4F"/>
    <w:rsid w:val="00F91500"/>
    <w:rsid w:val="00F92A68"/>
    <w:rsid w:val="00F93E67"/>
    <w:rsid w:val="00FA0237"/>
    <w:rsid w:val="00FB0A18"/>
    <w:rsid w:val="00FB1593"/>
    <w:rsid w:val="00FB2271"/>
    <w:rsid w:val="00FB6386"/>
    <w:rsid w:val="00FB641F"/>
    <w:rsid w:val="00FC0931"/>
    <w:rsid w:val="00FC3BE1"/>
    <w:rsid w:val="00FC4B4B"/>
    <w:rsid w:val="00FC6BF7"/>
    <w:rsid w:val="00FC7BB6"/>
    <w:rsid w:val="00FD0A25"/>
    <w:rsid w:val="00FD0C4D"/>
    <w:rsid w:val="00FD0CB5"/>
    <w:rsid w:val="00FD4ED0"/>
    <w:rsid w:val="00FD6871"/>
    <w:rsid w:val="00FD7944"/>
    <w:rsid w:val="00FE10CB"/>
    <w:rsid w:val="00FE1C07"/>
    <w:rsid w:val="00FE38BA"/>
    <w:rsid w:val="00FE6C48"/>
    <w:rsid w:val="00FF3092"/>
    <w:rsid w:val="00FF3E99"/>
    <w:rsid w:val="00FF4A21"/>
    <w:rsid w:val="00FF57A1"/>
    <w:rsid w:val="00FF6434"/>
    <w:rsid w:val="198567EB"/>
    <w:rsid w:val="5DEB6A18"/>
    <w:rsid w:val="63F1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542814"/>
  <w15:docId w15:val="{04D9C5EC-27D3-42C8-8BBB-3BD8C51F6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unhideWhenUsed/>
    <w:rsid w:val="00FD687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A53D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87E4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91527"/>
    <w:rPr>
      <w:rFonts w:asciiTheme="minorHAnsi" w:eastAsiaTheme="minorEastAsia" w:hAnsiTheme="minorHAnsi" w:cstheme="minorBid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1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933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578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47356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359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950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2996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8844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7444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115">
          <w:marLeft w:val="216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0454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7856">
          <w:marLeft w:val="216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2755">
          <w:marLeft w:val="216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7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08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11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1877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81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8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90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64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5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22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49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088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095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3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0971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3124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4676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90868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178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4962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573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706">
          <w:marLeft w:val="72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1461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802">
          <w:marLeft w:val="144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187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1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678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61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7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50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9_Beijing_2025-09/Docs/SP-251263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9_Beijing_2025-09/Docs/SP-25126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TSG_SA/TSGS_109_Beijing_2025-09/Docs/SP-25126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9_Beijing_2025-09/Docs/SP-251263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Suresh</cp:lastModifiedBy>
  <cp:revision>47</cp:revision>
  <cp:lastPrinted>1900-01-01T05:00:00Z</cp:lastPrinted>
  <dcterms:created xsi:type="dcterms:W3CDTF">2025-09-05T10:12:00Z</dcterms:created>
  <dcterms:modified xsi:type="dcterms:W3CDTF">2025-09-19T01:11:00Z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60B09274DE984423A6AD862F2D55A84B</vt:lpwstr>
  </property>
</Properties>
</file>